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4AF" w:rsidRPr="00D90798" w:rsidRDefault="00AF74AF" w:rsidP="004650B8">
      <w:pPr>
        <w:spacing w:line="240" w:lineRule="auto"/>
        <w:ind w:firstLine="0"/>
        <w:jc w:val="center"/>
        <w:rPr>
          <w:b/>
          <w:sz w:val="32"/>
          <w:szCs w:val="32"/>
        </w:rPr>
      </w:pPr>
      <w:r w:rsidRPr="00D90798">
        <w:rPr>
          <w:b/>
          <w:sz w:val="32"/>
          <w:szCs w:val="32"/>
        </w:rPr>
        <w:t xml:space="preserve">С Т Е Н О Г Р А М </w:t>
      </w:r>
      <w:proofErr w:type="spellStart"/>
      <w:r w:rsidRPr="00D90798">
        <w:rPr>
          <w:b/>
          <w:sz w:val="32"/>
          <w:szCs w:val="32"/>
        </w:rPr>
        <w:t>М</w:t>
      </w:r>
      <w:proofErr w:type="spellEnd"/>
      <w:r w:rsidRPr="00D90798">
        <w:rPr>
          <w:b/>
          <w:sz w:val="32"/>
          <w:szCs w:val="32"/>
        </w:rPr>
        <w:t xml:space="preserve"> А</w:t>
      </w:r>
    </w:p>
    <w:p w:rsidR="00AF74AF" w:rsidRPr="00D90798" w:rsidRDefault="00AF74AF" w:rsidP="004650B8">
      <w:pPr>
        <w:spacing w:line="240" w:lineRule="auto"/>
        <w:ind w:firstLine="0"/>
        <w:jc w:val="center"/>
        <w:rPr>
          <w:b/>
          <w:sz w:val="32"/>
          <w:szCs w:val="32"/>
        </w:rPr>
      </w:pPr>
    </w:p>
    <w:p w:rsidR="004650B8" w:rsidRDefault="00AF74AF" w:rsidP="004650B8">
      <w:pPr>
        <w:spacing w:line="240" w:lineRule="auto"/>
        <w:ind w:firstLine="0"/>
        <w:jc w:val="center"/>
        <w:rPr>
          <w:b/>
        </w:rPr>
      </w:pPr>
      <w:r w:rsidRPr="00D90798">
        <w:rPr>
          <w:b/>
        </w:rPr>
        <w:t>р</w:t>
      </w:r>
      <w:r>
        <w:rPr>
          <w:b/>
        </w:rPr>
        <w:t>асширенного</w:t>
      </w:r>
      <w:r w:rsidRPr="00D90798">
        <w:rPr>
          <w:b/>
        </w:rPr>
        <w:t xml:space="preserve"> заседания </w:t>
      </w:r>
      <w:r>
        <w:rPr>
          <w:b/>
        </w:rPr>
        <w:t>Научно-экспертного совета</w:t>
      </w:r>
      <w:r w:rsidR="004650B8">
        <w:rPr>
          <w:b/>
        </w:rPr>
        <w:t xml:space="preserve"> </w:t>
      </w:r>
      <w:r w:rsidRPr="00D90798">
        <w:rPr>
          <w:b/>
        </w:rPr>
        <w:t>Комитета</w:t>
      </w:r>
    </w:p>
    <w:p w:rsidR="004650B8" w:rsidRDefault="00AF74AF" w:rsidP="004650B8">
      <w:pPr>
        <w:spacing w:line="240" w:lineRule="auto"/>
        <w:ind w:firstLine="0"/>
        <w:jc w:val="center"/>
        <w:rPr>
          <w:b/>
        </w:rPr>
      </w:pPr>
      <w:r w:rsidRPr="00D90798">
        <w:rPr>
          <w:b/>
        </w:rPr>
        <w:t>Государственной Думы</w:t>
      </w:r>
      <w:r>
        <w:rPr>
          <w:b/>
        </w:rPr>
        <w:t xml:space="preserve"> </w:t>
      </w:r>
      <w:r w:rsidRPr="00D90798">
        <w:rPr>
          <w:b/>
        </w:rPr>
        <w:t>по  аграрным вопросам</w:t>
      </w:r>
      <w:r w:rsidR="004650B8">
        <w:rPr>
          <w:b/>
        </w:rPr>
        <w:t xml:space="preserve"> </w:t>
      </w:r>
      <w:r>
        <w:rPr>
          <w:b/>
        </w:rPr>
        <w:t>на тему:</w:t>
      </w:r>
    </w:p>
    <w:p w:rsidR="004650B8" w:rsidRDefault="00AF74AF" w:rsidP="004650B8">
      <w:pPr>
        <w:spacing w:line="240" w:lineRule="auto"/>
        <w:ind w:firstLine="0"/>
        <w:jc w:val="center"/>
        <w:rPr>
          <w:b/>
        </w:rPr>
      </w:pPr>
      <w:r>
        <w:rPr>
          <w:b/>
        </w:rPr>
        <w:t>"Законодательные аспекты рационального</w:t>
      </w:r>
      <w:r w:rsidR="004650B8">
        <w:rPr>
          <w:b/>
        </w:rPr>
        <w:t xml:space="preserve"> </w:t>
      </w:r>
      <w:r>
        <w:rPr>
          <w:b/>
        </w:rPr>
        <w:t>использования</w:t>
      </w:r>
    </w:p>
    <w:p w:rsidR="00AF74AF" w:rsidRPr="00D90798" w:rsidRDefault="00AF74AF" w:rsidP="004650B8">
      <w:pPr>
        <w:spacing w:line="240" w:lineRule="auto"/>
        <w:ind w:firstLine="0"/>
        <w:jc w:val="center"/>
        <w:rPr>
          <w:b/>
        </w:rPr>
      </w:pPr>
      <w:r>
        <w:rPr>
          <w:b/>
        </w:rPr>
        <w:t>и охраны земель сельскохозяйственного назначения"</w:t>
      </w:r>
    </w:p>
    <w:p w:rsidR="00AF74AF" w:rsidRPr="00D90798" w:rsidRDefault="00AF74AF" w:rsidP="004650B8">
      <w:pPr>
        <w:spacing w:line="240" w:lineRule="auto"/>
        <w:ind w:firstLine="0"/>
        <w:jc w:val="center"/>
        <w:rPr>
          <w:b/>
        </w:rPr>
      </w:pPr>
    </w:p>
    <w:p w:rsidR="00AF74AF" w:rsidRPr="00D90798" w:rsidRDefault="00AF74AF" w:rsidP="004650B8">
      <w:pPr>
        <w:spacing w:line="240" w:lineRule="auto"/>
        <w:ind w:firstLine="0"/>
        <w:jc w:val="center"/>
        <w:rPr>
          <w:b/>
        </w:rPr>
      </w:pPr>
      <w:r w:rsidRPr="00D90798">
        <w:rPr>
          <w:b/>
        </w:rPr>
        <w:t>Здание Государственной Думы. Малый зал.</w:t>
      </w:r>
    </w:p>
    <w:p w:rsidR="00AF74AF" w:rsidRPr="00D90798" w:rsidRDefault="00AF74AF" w:rsidP="004650B8">
      <w:pPr>
        <w:spacing w:line="240" w:lineRule="auto"/>
        <w:ind w:firstLine="0"/>
        <w:jc w:val="center"/>
        <w:rPr>
          <w:b/>
        </w:rPr>
      </w:pPr>
      <w:r w:rsidRPr="00D90798">
        <w:rPr>
          <w:b/>
        </w:rPr>
        <w:t>18 июня 2019 года. 16 часов</w:t>
      </w:r>
      <w:r>
        <w:rPr>
          <w:b/>
        </w:rPr>
        <w:t xml:space="preserve"> 15 минут</w:t>
      </w:r>
      <w:r w:rsidRPr="00D90798">
        <w:rPr>
          <w:b/>
        </w:rPr>
        <w:t>.</w:t>
      </w:r>
    </w:p>
    <w:p w:rsidR="00AF74AF" w:rsidRDefault="00AF74AF" w:rsidP="004650B8">
      <w:pPr>
        <w:spacing w:line="360" w:lineRule="auto"/>
        <w:ind w:firstLine="0"/>
        <w:jc w:val="center"/>
        <w:rPr>
          <w:b/>
        </w:rPr>
      </w:pPr>
    </w:p>
    <w:p w:rsidR="00AF74AF" w:rsidRPr="00D90798" w:rsidRDefault="00AF74AF" w:rsidP="004650B8">
      <w:pPr>
        <w:spacing w:line="360" w:lineRule="auto"/>
        <w:ind w:firstLine="0"/>
        <w:jc w:val="center"/>
        <w:rPr>
          <w:b/>
        </w:rPr>
      </w:pPr>
    </w:p>
    <w:p w:rsidR="00AF74AF" w:rsidRDefault="00AF74AF" w:rsidP="004650B8">
      <w:pPr>
        <w:spacing w:line="360" w:lineRule="auto"/>
        <w:ind w:firstLine="0"/>
      </w:pPr>
      <w:r>
        <w:t xml:space="preserve"> </w:t>
      </w:r>
    </w:p>
    <w:p w:rsidR="00AF74AF" w:rsidRDefault="00AF74AF" w:rsidP="004650B8">
      <w:pPr>
        <w:spacing w:line="360" w:lineRule="auto"/>
        <w:ind w:firstLine="709"/>
      </w:pPr>
      <w:r>
        <w:t>Председательствует председатель Комитета по аграрным вопросам В</w:t>
      </w:r>
      <w:r w:rsidR="000A214E">
        <w:t xml:space="preserve">ладимир Иванович </w:t>
      </w:r>
      <w:r>
        <w:t>Кашин</w:t>
      </w:r>
    </w:p>
    <w:p w:rsidR="00D93648" w:rsidRDefault="00D93648" w:rsidP="00D93648">
      <w:pPr>
        <w:spacing w:line="360" w:lineRule="auto"/>
        <w:ind w:firstLine="709"/>
        <w:rPr>
          <w:highlight w:val="yellow"/>
          <w:u w:val="single"/>
        </w:rPr>
      </w:pPr>
    </w:p>
    <w:p w:rsidR="00D93648" w:rsidRDefault="00AF74AF" w:rsidP="00D93648">
      <w:pPr>
        <w:spacing w:line="360" w:lineRule="auto"/>
        <w:ind w:firstLine="709"/>
      </w:pPr>
      <w:r w:rsidRPr="00D93648">
        <w:rPr>
          <w:u w:val="single"/>
        </w:rPr>
        <w:t>Председательствующий</w:t>
      </w:r>
      <w:r w:rsidRPr="00D93648">
        <w:t xml:space="preserve">. </w:t>
      </w:r>
      <w:r w:rsidR="00D93648">
        <w:t>Уважаемые товарищи!</w:t>
      </w:r>
    </w:p>
    <w:p w:rsidR="00D93648" w:rsidRDefault="00D93648" w:rsidP="00D93648">
      <w:pPr>
        <w:spacing w:line="360" w:lineRule="auto"/>
        <w:ind w:firstLine="709"/>
      </w:pPr>
      <w:r>
        <w:t xml:space="preserve">Мы начинаем заседание нашего экспертного совета, которое мы традиционно проводим в ранге парламентских слушаний. </w:t>
      </w:r>
    </w:p>
    <w:p w:rsidR="00D93648" w:rsidRDefault="00D93648" w:rsidP="00D93648">
      <w:pPr>
        <w:spacing w:line="360" w:lineRule="auto"/>
        <w:ind w:firstLine="709"/>
      </w:pPr>
      <w:r>
        <w:t>Значимость темы, которую мы с вами сегодня выносим на повестку, переоценить трудно, потому что земельные ресурсы, земли сельскохозяйственного назначения, сельскохозяйственные угодья, посевные площади, наши пашни являются бесценным достоянием нашей державы. Именно эта ресурсная база является определяющей не только для продовольственной безопасности, но и национальной безопасности Российской Федерации. От нашего отношения к этому стратегическому ресурсу зависит перспектива развития государства, да и в целом нашей планеты Земля.</w:t>
      </w:r>
    </w:p>
    <w:p w:rsidR="00D93648" w:rsidRDefault="00D93648" w:rsidP="00D93648">
      <w:pPr>
        <w:spacing w:line="360" w:lineRule="auto"/>
        <w:ind w:firstLine="709"/>
      </w:pPr>
      <w:r>
        <w:t>Международные документы на этом направлении свидетельствуют о том, что к 2050-му году на планете резко сократится ввод посевных площадей. И это всё на фоне прироста численности населения. Именно поэтому проблема истощения земельных ресурсов повсеместно выходит на первый план. Уже сегодня на многих территориях ощущается острая нехватка продовольствия, природных и энергетических ресурсов, за которой, как мы видим, неизбежно возникает и военное напряжение.</w:t>
      </w:r>
    </w:p>
    <w:p w:rsidR="00D93648" w:rsidRDefault="00D93648" w:rsidP="00D93648">
      <w:pPr>
        <w:spacing w:line="360" w:lineRule="auto"/>
        <w:ind w:firstLine="709"/>
      </w:pPr>
      <w:r>
        <w:t>Жёстко ставя вопрос о социально-экономическом положении сельских территорий, нам с вами удалось сделать многое. Мы не раз, и на экспертном совете, и на парламентских слушаниях, и на других крупных всероссийских мероприятиях, рассматривали вопрос социального развития села, и доказывали тем, кто согласен был продолжать идти путем разорения нашей деревни, что дальше так жить нельзя.</w:t>
      </w:r>
    </w:p>
    <w:p w:rsidR="00D93648" w:rsidRDefault="00D93648" w:rsidP="00D93648">
      <w:pPr>
        <w:spacing w:line="360" w:lineRule="auto"/>
        <w:ind w:firstLine="709"/>
      </w:pPr>
      <w:r>
        <w:t>Мы добились успеха! Председателем Правительства 31 мая была пописана новая государственная программа «Комплексное развитие сельских территорий». Если в рамках прежней подпрограммы на цели развития села из федерального бюджета выделялось всего 16-17 млрд. рублей в год, то в новом документе мы видим цифры на порядок выше - 2,3 триллиона рублей на 2020-2025 годы! Также важно то, что поддержано наше предложение по продлению этой работы до 2030 года.</w:t>
      </w:r>
    </w:p>
    <w:p w:rsidR="00D93648" w:rsidRDefault="00D93648" w:rsidP="00D93648">
      <w:pPr>
        <w:spacing w:line="360" w:lineRule="auto"/>
        <w:ind w:firstLine="709"/>
      </w:pPr>
      <w:r>
        <w:t>Поэтому все регионы должны уже в текущем году отработать все необходимые документы, все механизмы с тем, чтобы обеспечить эффективную реализацию новой государственной программы.</w:t>
      </w:r>
    </w:p>
    <w:p w:rsidR="00D93648" w:rsidRDefault="00D93648" w:rsidP="00D93648">
      <w:pPr>
        <w:spacing w:line="360" w:lineRule="auto"/>
        <w:ind w:firstLine="709"/>
      </w:pPr>
      <w:r>
        <w:t xml:space="preserve">Повторюсь, что только широкое совместное обсуждение, доведение до руководства страны, до заинтересованных ведомств нашей боли позволило добиться положительного результата. Даже Министерство сельского хозяйства, когда мы три года назад на заседании итоговой коллегии поставили этот вопрос, удивилось: «Коллеги, куда вы нас направляете? У нас фермы и поле, а не деревни и села!». А потом мы проработали это так, что Минсельхоз сегодня является одним из наших главных и системных партнёров на этом направлении. Впереди у нас огромная работа! </w:t>
      </w:r>
    </w:p>
    <w:p w:rsidR="00D93648" w:rsidRDefault="00D93648" w:rsidP="00D93648">
      <w:pPr>
        <w:spacing w:line="360" w:lineRule="auto"/>
        <w:ind w:firstLine="709"/>
        <w:rPr>
          <w:szCs w:val="40"/>
        </w:rPr>
      </w:pPr>
      <w:r>
        <w:t xml:space="preserve">И я хочу, чтобы в решении вопроса, который мы сегодня обсуждаем, </w:t>
      </w:r>
      <w:r>
        <w:rPr>
          <w:szCs w:val="40"/>
        </w:rPr>
        <w:t>мы действовали также едино, вместе со всей вертикалью власти и вышли из ситуации этого губительного отношения к землям сельскохозяйственного назначения, сельскохозяйственным угодьям, пашням.</w:t>
      </w:r>
    </w:p>
    <w:p w:rsidR="00D93648" w:rsidRDefault="00D93648" w:rsidP="00D93648">
      <w:pPr>
        <w:spacing w:line="360" w:lineRule="auto"/>
        <w:rPr>
          <w:szCs w:val="40"/>
        </w:rPr>
      </w:pPr>
      <w:r>
        <w:rPr>
          <w:szCs w:val="40"/>
        </w:rPr>
        <w:t xml:space="preserve">За период с 1990 года площадь земель </w:t>
      </w:r>
      <w:proofErr w:type="spellStart"/>
      <w:r>
        <w:rPr>
          <w:szCs w:val="40"/>
        </w:rPr>
        <w:t>сельхозназначения</w:t>
      </w:r>
      <w:proofErr w:type="spellEnd"/>
      <w:r>
        <w:rPr>
          <w:szCs w:val="40"/>
        </w:rPr>
        <w:t xml:space="preserve"> сократилась почти в два раза – осталось всего 383 миллиона гектар. Это катастрофа, по посевным площадям мы продолжаем толкаться на уровне 80 млн. га. Совсем недавно 117 миллионов гектар было.</w:t>
      </w:r>
    </w:p>
    <w:p w:rsidR="00D93648" w:rsidRDefault="00D93648" w:rsidP="00D93648">
      <w:pPr>
        <w:spacing w:line="360" w:lineRule="auto"/>
        <w:rPr>
          <w:szCs w:val="40"/>
        </w:rPr>
      </w:pPr>
      <w:r>
        <w:rPr>
          <w:szCs w:val="40"/>
        </w:rPr>
        <w:t>Если нам удастся вернуть в оборот заброшенные земли, то перед страной сразу откроются новые возможности. Это рабочие места, это 100 млн. тонн дополнительного урожая в зерновом эквиваленте. И это только по посевным площадям, а ведь мы не только их потеряли. Что стало с нашими сенокосами, в том числе пойменными? Что стало с нашими пастбищами, в том числе культурными? Потери там еще более серьезные!</w:t>
      </w:r>
    </w:p>
    <w:p w:rsidR="00D93648" w:rsidRDefault="00D93648" w:rsidP="00D93648">
      <w:pPr>
        <w:spacing w:line="360" w:lineRule="auto"/>
        <w:rPr>
          <w:szCs w:val="40"/>
        </w:rPr>
      </w:pPr>
      <w:r>
        <w:rPr>
          <w:szCs w:val="40"/>
        </w:rPr>
        <w:t xml:space="preserve">И, если говорить о том, как раньше мы следили за нашими землями, то на этом направлении эффективно работал Роскомзем, обладающий целостной системой подведомственных организаций и структур. </w:t>
      </w:r>
    </w:p>
    <w:p w:rsidR="00D93648" w:rsidRDefault="00D93648" w:rsidP="00D93648">
      <w:pPr>
        <w:spacing w:line="360" w:lineRule="auto"/>
        <w:rPr>
          <w:szCs w:val="40"/>
        </w:rPr>
      </w:pPr>
      <w:r>
        <w:rPr>
          <w:szCs w:val="40"/>
        </w:rPr>
        <w:t xml:space="preserve">Только региональных комитетов было 89, и еще более 2 тыс. городских и районных. У Роскомзема была мощная научная база, вычислительный центр, система мониторинга, планирование, учет, приборостроение, и т.д. Велась системная, сложная работа, приносящая надежные результаты! На неудобных для севооборота </w:t>
      </w:r>
      <w:proofErr w:type="gramStart"/>
      <w:r>
        <w:rPr>
          <w:szCs w:val="40"/>
        </w:rPr>
        <w:t>землях</w:t>
      </w:r>
      <w:proofErr w:type="gramEnd"/>
      <w:r>
        <w:rPr>
          <w:szCs w:val="40"/>
        </w:rPr>
        <w:t xml:space="preserve"> сколько тогда выделялось дачных участков? А ведь это позволило эффективно эти земли освоить! </w:t>
      </w:r>
    </w:p>
    <w:p w:rsidR="00D93648" w:rsidRDefault="00D93648" w:rsidP="00D93648">
      <w:pPr>
        <w:spacing w:line="360" w:lineRule="auto"/>
        <w:rPr>
          <w:szCs w:val="40"/>
        </w:rPr>
      </w:pPr>
      <w:r>
        <w:rPr>
          <w:szCs w:val="40"/>
        </w:rPr>
        <w:t>И что от этого осталось сегодня?</w:t>
      </w:r>
    </w:p>
    <w:p w:rsidR="00D93648" w:rsidRDefault="00D93648" w:rsidP="00D93648">
      <w:pPr>
        <w:spacing w:line="360" w:lineRule="auto"/>
        <w:rPr>
          <w:szCs w:val="40"/>
        </w:rPr>
      </w:pPr>
      <w:r>
        <w:rPr>
          <w:szCs w:val="40"/>
        </w:rPr>
        <w:t>А сегодня ничего не осталось. Земельные вопросы разбросаны по целому ряду министерств и ведомств, региональным и местным органам власти, которые каждый в своей части что-то делает, но абсолютно бессистемно! Ни кто всерьез не занимается сохранением земельных ресурсов, пахотных земель и посевных площадей.</w:t>
      </w:r>
    </w:p>
    <w:p w:rsidR="00D93648" w:rsidRDefault="00D93648" w:rsidP="00D93648">
      <w:pPr>
        <w:spacing w:line="360" w:lineRule="auto"/>
        <w:rPr>
          <w:szCs w:val="40"/>
        </w:rPr>
      </w:pPr>
      <w:r>
        <w:rPr>
          <w:szCs w:val="40"/>
        </w:rPr>
        <w:t>Посмотрите, что стало по регионам.</w:t>
      </w:r>
    </w:p>
    <w:p w:rsidR="00D93648" w:rsidRDefault="00D93648" w:rsidP="00D93648">
      <w:pPr>
        <w:spacing w:line="360" w:lineRule="auto"/>
        <w:rPr>
          <w:szCs w:val="40"/>
        </w:rPr>
      </w:pPr>
      <w:r>
        <w:rPr>
          <w:szCs w:val="40"/>
        </w:rPr>
        <w:t>На некоторых территориях к 2018 году под посевы используют по 5%-20% площади. В Астраханской области – 25%, 28% - в Смоленской области. Плачевная ситуация по всему Нечерноземью. Страшно смотреть на эти данные!</w:t>
      </w:r>
    </w:p>
    <w:p w:rsidR="00D93648" w:rsidRDefault="00D93648" w:rsidP="00D93648">
      <w:pPr>
        <w:spacing w:line="360" w:lineRule="auto"/>
        <w:rPr>
          <w:szCs w:val="40"/>
        </w:rPr>
      </w:pPr>
      <w:r>
        <w:rPr>
          <w:szCs w:val="40"/>
        </w:rPr>
        <w:t xml:space="preserve">При этом есть Краснодар со </w:t>
      </w:r>
      <w:proofErr w:type="gramStart"/>
      <w:r>
        <w:rPr>
          <w:szCs w:val="40"/>
        </w:rPr>
        <w:t>своими</w:t>
      </w:r>
      <w:proofErr w:type="gramEnd"/>
      <w:r>
        <w:rPr>
          <w:szCs w:val="40"/>
        </w:rPr>
        <w:t xml:space="preserve"> 95%, есть Алтайский край с 80,5%, который всей Сибири можно поставить в пример, как надо относиться к сельскохозяйственным землям. Можно брать в пример Ставрополье, Ростов, Белгород, Курск, и ряд других регионов. Много делает сегодня </w:t>
      </w:r>
      <w:proofErr w:type="spellStart"/>
      <w:r>
        <w:rPr>
          <w:szCs w:val="40"/>
        </w:rPr>
        <w:t>Брянщина</w:t>
      </w:r>
      <w:proofErr w:type="spellEnd"/>
      <w:r>
        <w:rPr>
          <w:szCs w:val="40"/>
        </w:rPr>
        <w:t>.</w:t>
      </w:r>
    </w:p>
    <w:p w:rsidR="00D93648" w:rsidRDefault="00D93648" w:rsidP="00D93648">
      <w:pPr>
        <w:spacing w:line="360" w:lineRule="auto"/>
        <w:ind w:firstLine="708"/>
        <w:rPr>
          <w:szCs w:val="40"/>
        </w:rPr>
      </w:pPr>
      <w:r>
        <w:rPr>
          <w:szCs w:val="40"/>
        </w:rPr>
        <w:t xml:space="preserve">Все говорим о бедности и безработице. А где, в том же Смоленске, взять рабочие места, если все земли брошены, или в той же Костроме, Пензе? В Рязани 50 процентов всего используется. Уникальные земли Подмосковья – 47,3%! </w:t>
      </w:r>
    </w:p>
    <w:p w:rsidR="00D93648" w:rsidRDefault="00D93648" w:rsidP="00D93648">
      <w:pPr>
        <w:spacing w:line="360" w:lineRule="auto"/>
        <w:ind w:firstLine="708"/>
        <w:rPr>
          <w:szCs w:val="40"/>
        </w:rPr>
      </w:pPr>
      <w:r>
        <w:rPr>
          <w:szCs w:val="40"/>
        </w:rPr>
        <w:t>Министр сельского хозяйства области видимо заработался, и не имеет возможности посещать наши мероприятия. А я напомню, что в свое время Подмосковье давало 2 млн. тонн молока, 1 млн. тонн овощей, картофеля, и многое другое. А сегодня, много лет обещая удвоить производство молока, проблему не сдвинули с места, вырезают последний скот. Неудовлетворительно область работает и по вводу земель в сельскохозяйственный оборот.</w:t>
      </w:r>
    </w:p>
    <w:p w:rsidR="00D93648" w:rsidRDefault="00D93648" w:rsidP="00D93648">
      <w:pPr>
        <w:spacing w:line="360" w:lineRule="auto"/>
        <w:ind w:firstLine="708"/>
        <w:rPr>
          <w:szCs w:val="40"/>
        </w:rPr>
      </w:pPr>
      <w:r>
        <w:rPr>
          <w:szCs w:val="40"/>
        </w:rPr>
        <w:t>В отличие от министра Московской области сегодня работает с Комитетом заместитель главы администрации Краснодарского края, где ситуация одна из лучших. Он приехал потому, что его действительно волнует этот вопрос!</w:t>
      </w:r>
    </w:p>
    <w:p w:rsidR="00D93648" w:rsidRDefault="00D93648" w:rsidP="00D93648">
      <w:pPr>
        <w:spacing w:line="360" w:lineRule="auto"/>
        <w:ind w:firstLine="708"/>
        <w:rPr>
          <w:szCs w:val="40"/>
        </w:rPr>
      </w:pPr>
      <w:r>
        <w:rPr>
          <w:szCs w:val="40"/>
        </w:rPr>
        <w:t xml:space="preserve">А вот Минэкономразвития нам предлагает отказаться от категорий земель в пользу зонирования территории. Другими словами не будет ни земель сельскохозяйственного назначения, ни сельхозугодий, ни пашни. Но у нас и без этого проблем не мало, те же границы сельхозземель определить до сих пор не получается. И вместо движения вперед, решения назревших проблем по возвращению в оборот заброшенных земель, </w:t>
      </w:r>
      <w:proofErr w:type="spellStart"/>
      <w:r>
        <w:rPr>
          <w:szCs w:val="40"/>
        </w:rPr>
        <w:t>Минэконом</w:t>
      </w:r>
      <w:proofErr w:type="spellEnd"/>
      <w:r>
        <w:rPr>
          <w:szCs w:val="40"/>
        </w:rPr>
        <w:t xml:space="preserve"> встает на пути, предлагает ущербную программу, которая запутает вопрос окончательно. Это Министерство не волнует и состояние плодороден почв, то есть завтрашний день державы. </w:t>
      </w:r>
    </w:p>
    <w:p w:rsidR="00D93648" w:rsidRDefault="00D93648" w:rsidP="00D93648">
      <w:pPr>
        <w:spacing w:line="360" w:lineRule="auto"/>
        <w:rPr>
          <w:szCs w:val="40"/>
        </w:rPr>
      </w:pPr>
      <w:r>
        <w:rPr>
          <w:szCs w:val="40"/>
        </w:rPr>
        <w:t xml:space="preserve">А ведь сегодня в стране 51,5 млн. га кислых почв, заболоченных почв – почти 10 млн. га, переувлажненных – 16,1 млн. га, появились первые пустыни! 35 процентов </w:t>
      </w:r>
      <w:proofErr w:type="spellStart"/>
      <w:r>
        <w:rPr>
          <w:szCs w:val="40"/>
        </w:rPr>
        <w:t>слабогумусированной</w:t>
      </w:r>
      <w:proofErr w:type="spellEnd"/>
      <w:r>
        <w:rPr>
          <w:szCs w:val="40"/>
        </w:rPr>
        <w:t xml:space="preserve"> почвы, столько же и средний гумус. Даже в Краснодаре уже есть проблемы. Я не говорю уже о нашем элитном воронежском черноземе. Подвижный фосфор, кальций, микроэлементы, сегодня все это деградирует.</w:t>
      </w:r>
    </w:p>
    <w:p w:rsidR="00D93648" w:rsidRDefault="00D93648" w:rsidP="00D93648">
      <w:pPr>
        <w:spacing w:line="360" w:lineRule="auto"/>
        <w:rPr>
          <w:szCs w:val="40"/>
        </w:rPr>
      </w:pPr>
      <w:r>
        <w:rPr>
          <w:szCs w:val="40"/>
        </w:rPr>
        <w:t>Мы же не можем думать только о себе и подходить к использованию земельных ресурсов, которые Русь тысячелетиями накапливала, лишь с потребительской точки зрения. Это наша общая задача – сохранять плодородие почв и земельные ресурсы для будущих поколений.</w:t>
      </w:r>
    </w:p>
    <w:p w:rsidR="00D93648" w:rsidRDefault="00D93648" w:rsidP="00D93648">
      <w:pPr>
        <w:spacing w:line="360" w:lineRule="auto"/>
        <w:rPr>
          <w:szCs w:val="40"/>
        </w:rPr>
      </w:pPr>
      <w:r>
        <w:rPr>
          <w:szCs w:val="40"/>
        </w:rPr>
        <w:t xml:space="preserve">В этой связи, уважаемые товарищи, мы выйдем к Председателю Государственной Думы Вячеславу Викторовичу Володину с инициативой провести осенью или в начале следующего года по вопросам плодородия, восстановления посевных площадей всероссийские парламентские слушания в большом зале Государственной Думы. </w:t>
      </w:r>
    </w:p>
    <w:p w:rsidR="00D93648" w:rsidRDefault="00D93648" w:rsidP="00D93648">
      <w:pPr>
        <w:spacing w:line="360" w:lineRule="auto"/>
        <w:rPr>
          <w:szCs w:val="40"/>
        </w:rPr>
      </w:pPr>
      <w:r>
        <w:rPr>
          <w:szCs w:val="40"/>
        </w:rPr>
        <w:t>Нам на этом направлении нужна реализуемая через соответствующую госпрограмму чётко выверенная государственная политика. Если мы не сделаем это, то станем соучастниками этого преступления веков.</w:t>
      </w:r>
    </w:p>
    <w:p w:rsidR="00D93648" w:rsidRDefault="00D93648" w:rsidP="00D93648">
      <w:pPr>
        <w:spacing w:line="360" w:lineRule="auto"/>
        <w:rPr>
          <w:szCs w:val="40"/>
        </w:rPr>
      </w:pPr>
      <w:r>
        <w:rPr>
          <w:szCs w:val="40"/>
        </w:rPr>
        <w:t>Уважаемые товарищи, мы сегодня на заседании Комитета рассматривали внесенный нами, депутатами Комитета, проект федерального закона, направленный на сохранение плодородия почв, и рекомендовали Государственной Думе принять его в первом чтении. Этой законодательной инициативой мы поправляем и решаем</w:t>
      </w:r>
      <w:r w:rsidRPr="00F12DAA">
        <w:rPr>
          <w:szCs w:val="40"/>
        </w:rPr>
        <w:t xml:space="preserve"> </w:t>
      </w:r>
      <w:r>
        <w:rPr>
          <w:szCs w:val="40"/>
        </w:rPr>
        <w:t>многие вопросы, в том числе всё, что связано с распределением прав и обязанностей землепользователей по поддержанию плодородия на должном уровне. Земля должна использоваться как не возобновляемый ресурс, и этот принцип должен четко прослеживаться и в законодательстве и на практике.</w:t>
      </w:r>
    </w:p>
    <w:p w:rsidR="00D93648" w:rsidRDefault="00D93648" w:rsidP="00D93648">
      <w:pPr>
        <w:spacing w:line="360" w:lineRule="auto"/>
        <w:rPr>
          <w:szCs w:val="40"/>
        </w:rPr>
      </w:pPr>
      <w:r>
        <w:rPr>
          <w:szCs w:val="40"/>
        </w:rPr>
        <w:t>Раньше было просто – крестьянин жил на земле и ценил ее, как мать родную. А сегодня латифундист, который живёт где-нибудь за границей, скупил сотни тысяч гектар земли, и состоянием ее особо не интересуется. Мы уже проходили эту историю в своей стране. И поэтому с уверенностью говорим о высокой роли государства в этом вопросе, ведь в госсобственности и у муниципалитетов достаточное количество сегодня земли.</w:t>
      </w:r>
    </w:p>
    <w:p w:rsidR="00D93648" w:rsidRDefault="00D93648" w:rsidP="00D93648">
      <w:pPr>
        <w:spacing w:line="360" w:lineRule="auto"/>
        <w:rPr>
          <w:szCs w:val="40"/>
        </w:rPr>
      </w:pPr>
      <w:r>
        <w:rPr>
          <w:szCs w:val="40"/>
        </w:rPr>
        <w:t xml:space="preserve">Хочу обратиться к представителям науки. В экспертный совет Комитета мы ни кого не затаскивали насильно. Поэтому прошу проявлять активность и принципиальность позиции, чтобы ваш голос был слышен. Мы защищаем вас через принимаемые законы для того, чтобы вы могли работать эффективнее. И мы ждем от вас серьезного подспорья в обсуждаемых вопросах. </w:t>
      </w:r>
    </w:p>
    <w:p w:rsidR="00D93648" w:rsidRDefault="00D93648" w:rsidP="00D93648">
      <w:pPr>
        <w:spacing w:line="360" w:lineRule="auto"/>
        <w:rPr>
          <w:szCs w:val="40"/>
        </w:rPr>
      </w:pPr>
      <w:r>
        <w:rPr>
          <w:szCs w:val="40"/>
        </w:rPr>
        <w:t xml:space="preserve">Говоря о плодородии почвы, мы не можем обойти стороной вопросы мелиорации, и </w:t>
      </w:r>
      <w:proofErr w:type="spellStart"/>
      <w:r>
        <w:rPr>
          <w:szCs w:val="40"/>
        </w:rPr>
        <w:t>агролесомелиорации</w:t>
      </w:r>
      <w:proofErr w:type="spellEnd"/>
      <w:r>
        <w:rPr>
          <w:szCs w:val="40"/>
        </w:rPr>
        <w:t xml:space="preserve"> в частности.</w:t>
      </w:r>
    </w:p>
    <w:p w:rsidR="00D93648" w:rsidRDefault="00D93648" w:rsidP="00D93648">
      <w:pPr>
        <w:spacing w:line="360" w:lineRule="auto"/>
        <w:rPr>
          <w:szCs w:val="40"/>
        </w:rPr>
      </w:pPr>
      <w:r>
        <w:rPr>
          <w:szCs w:val="40"/>
        </w:rPr>
        <w:t>Сегодня на Комитете мы рекомендовали к принятию еще один наш законопроект, как раз по этой тематике.</w:t>
      </w:r>
    </w:p>
    <w:p w:rsidR="00D93648" w:rsidRDefault="00D93648" w:rsidP="00D93648">
      <w:pPr>
        <w:spacing w:line="360" w:lineRule="auto"/>
        <w:rPr>
          <w:szCs w:val="40"/>
        </w:rPr>
      </w:pPr>
      <w:r>
        <w:rPr>
          <w:szCs w:val="40"/>
        </w:rPr>
        <w:t>Напомню, что наши отцы и деды сделали многое для того, чтобы в особых зонах появились лесозащитные полосы, поскольку они являются мерилом и влажности, и защищают наши посевы от эрозий. Что с ними сегодня происходит? Без хозяина превращают в свалки, в очаги пожаров!</w:t>
      </w:r>
    </w:p>
    <w:p w:rsidR="00D93648" w:rsidRDefault="00D93648" w:rsidP="00D93648">
      <w:pPr>
        <w:spacing w:line="360" w:lineRule="auto"/>
        <w:rPr>
          <w:szCs w:val="40"/>
        </w:rPr>
      </w:pPr>
      <w:r>
        <w:rPr>
          <w:szCs w:val="40"/>
        </w:rPr>
        <w:t>Мы предложили ряд законодательных решений на этом направлении, и Минсельхоз нас в этом поддержал. Скоро состоится рассмотрение этой инициативы в первом чтении.</w:t>
      </w:r>
    </w:p>
    <w:p w:rsidR="00D93648" w:rsidRDefault="00D93648" w:rsidP="00D93648">
      <w:pPr>
        <w:spacing w:line="360" w:lineRule="auto"/>
        <w:rPr>
          <w:szCs w:val="40"/>
        </w:rPr>
      </w:pPr>
      <w:r>
        <w:rPr>
          <w:szCs w:val="40"/>
        </w:rPr>
        <w:t>Что касается химической мелиорации.</w:t>
      </w:r>
    </w:p>
    <w:p w:rsidR="00D93648" w:rsidRDefault="00D93648" w:rsidP="00D93648">
      <w:pPr>
        <w:spacing w:line="360" w:lineRule="auto"/>
        <w:rPr>
          <w:szCs w:val="40"/>
        </w:rPr>
      </w:pPr>
      <w:r>
        <w:rPr>
          <w:szCs w:val="40"/>
        </w:rPr>
        <w:t>При всех уже названных деградационных процессах наши хозяйства вносят в почву всего 69 миллионов тонн органики. И это при том, что не так давно вносили</w:t>
      </w:r>
      <w:r w:rsidRPr="008827CF">
        <w:rPr>
          <w:szCs w:val="40"/>
        </w:rPr>
        <w:t xml:space="preserve"> </w:t>
      </w:r>
      <w:r>
        <w:rPr>
          <w:szCs w:val="40"/>
        </w:rPr>
        <w:t>до 400 млн. тонн. Аналогично по минеральным удобрениям, 10 миллионов тонн вносили, а сегодня и до трех не дотягиваем.</w:t>
      </w:r>
    </w:p>
    <w:p w:rsidR="00D93648" w:rsidRDefault="00D93648" w:rsidP="00D93648">
      <w:pPr>
        <w:spacing w:line="360" w:lineRule="auto"/>
        <w:rPr>
          <w:szCs w:val="40"/>
        </w:rPr>
      </w:pPr>
      <w:r>
        <w:rPr>
          <w:szCs w:val="40"/>
        </w:rPr>
        <w:t>Орошение и осушение.</w:t>
      </w:r>
    </w:p>
    <w:p w:rsidR="00D93648" w:rsidRDefault="00D93648" w:rsidP="00D93648">
      <w:pPr>
        <w:spacing w:line="360" w:lineRule="auto"/>
        <w:rPr>
          <w:szCs w:val="40"/>
        </w:rPr>
      </w:pPr>
      <w:r>
        <w:rPr>
          <w:szCs w:val="40"/>
        </w:rPr>
        <w:t xml:space="preserve">Не так давно по гидромелиорации мы шли вровень с американцами, и у нас и у них было по 13 млн. гектар орошаемых и осушенных земель. </w:t>
      </w:r>
    </w:p>
    <w:p w:rsidR="00D93648" w:rsidRDefault="00D93648" w:rsidP="00D93648">
      <w:pPr>
        <w:spacing w:line="360" w:lineRule="auto"/>
        <w:rPr>
          <w:szCs w:val="40"/>
        </w:rPr>
      </w:pPr>
      <w:r>
        <w:rPr>
          <w:szCs w:val="40"/>
        </w:rPr>
        <w:t xml:space="preserve">Сегодня же американцы ушли далеко вперед, доля мелиорируемой пашни у них подбирается к 40%! Англичане 80 процентов имеют мелиорированных земель. </w:t>
      </w:r>
      <w:proofErr w:type="gramStart"/>
      <w:r>
        <w:rPr>
          <w:szCs w:val="40"/>
        </w:rPr>
        <w:t>А мы все держим свои 7 с небольшим процентов.</w:t>
      </w:r>
      <w:proofErr w:type="gramEnd"/>
      <w:r>
        <w:rPr>
          <w:szCs w:val="40"/>
        </w:rPr>
        <w:t xml:space="preserve"> Индия, Китай по 1,5-2 миллиона гектар вводят мелиорируемых земель в год, а мы и до 100 тысяч не дотягиваем. </w:t>
      </w:r>
    </w:p>
    <w:p w:rsidR="00D93648" w:rsidRDefault="00D93648" w:rsidP="00D93648">
      <w:pPr>
        <w:spacing w:line="360" w:lineRule="auto"/>
        <w:rPr>
          <w:szCs w:val="40"/>
        </w:rPr>
      </w:pPr>
      <w:r>
        <w:rPr>
          <w:szCs w:val="40"/>
        </w:rPr>
        <w:t>Это целая проблема и ей надо заниматься, заниматься всерьез.</w:t>
      </w:r>
    </w:p>
    <w:p w:rsidR="00D93648" w:rsidRDefault="00D93648" w:rsidP="00D93648">
      <w:pPr>
        <w:spacing w:line="360" w:lineRule="auto"/>
        <w:rPr>
          <w:szCs w:val="40"/>
        </w:rPr>
      </w:pPr>
      <w:r>
        <w:rPr>
          <w:szCs w:val="40"/>
        </w:rPr>
        <w:t>И для этого мы выстроили предложения по приоритетным задачам, от принятия законов до необходимости реорганизации тех управленческих структур, которые должны работать.</w:t>
      </w:r>
    </w:p>
    <w:p w:rsidR="00D93648" w:rsidRDefault="00D93648" w:rsidP="00D93648">
      <w:pPr>
        <w:spacing w:line="360" w:lineRule="auto"/>
        <w:rPr>
          <w:szCs w:val="40"/>
        </w:rPr>
      </w:pPr>
      <w:r>
        <w:rPr>
          <w:szCs w:val="40"/>
        </w:rPr>
        <w:t>Уважаемые товарищи, сегодня я хотел бы затронуть еще одну тему.</w:t>
      </w:r>
    </w:p>
    <w:p w:rsidR="00D93648" w:rsidRDefault="00D93648" w:rsidP="00D93648">
      <w:pPr>
        <w:spacing w:line="360" w:lineRule="auto"/>
        <w:rPr>
          <w:szCs w:val="40"/>
        </w:rPr>
      </w:pPr>
      <w:r>
        <w:rPr>
          <w:szCs w:val="40"/>
        </w:rPr>
        <w:t>Мы все хорошо понимаем причины того, что сегодня в России используется меньше 68 процентов от возможных посевных площадей, помним, кто разорял наши колхозы и совхозы, к примеру, американские советники вместе с Немцовым – губернатором Нижегородской области, осуществляли одними из первых этот эксперимент. И что мы видим сегодня в Нижегородской области? Посевные площади сокращены вдвое, поголовье КРС – в 5 раз, и т.д.</w:t>
      </w:r>
    </w:p>
    <w:p w:rsidR="00D93648" w:rsidRDefault="00D93648" w:rsidP="00D93648">
      <w:pPr>
        <w:spacing w:line="360" w:lineRule="auto"/>
        <w:rPr>
          <w:szCs w:val="40"/>
        </w:rPr>
      </w:pPr>
      <w:r>
        <w:rPr>
          <w:szCs w:val="40"/>
        </w:rPr>
        <w:t>А возможным это стало потому, что на село перестали обращать внимания и перестали финансировать, в том числе сельскохозяйственную науку, крайними сделали крестьян и фермеров, скупая за копейки продукцию у тех, у кого нет своей переработки и торговли.</w:t>
      </w:r>
    </w:p>
    <w:p w:rsidR="00D93648" w:rsidRDefault="00D93648" w:rsidP="00D93648">
      <w:pPr>
        <w:spacing w:line="360" w:lineRule="auto"/>
        <w:rPr>
          <w:szCs w:val="40"/>
        </w:rPr>
      </w:pPr>
      <w:r>
        <w:rPr>
          <w:szCs w:val="40"/>
        </w:rPr>
        <w:t>Нам все время говорят о необходимости привлекать в отрасль инвестиции. Но какие же инвестиции придут, когда отрасль убыточна, если крестьянский труд в батоне хлеба оценен в 10%? Нигде в мире нет подобного грабежа в отношении тружеников полей и ферм.</w:t>
      </w:r>
    </w:p>
    <w:p w:rsidR="00D93648" w:rsidRDefault="00D93648" w:rsidP="00D93648">
      <w:pPr>
        <w:spacing w:line="360" w:lineRule="auto"/>
        <w:rPr>
          <w:szCs w:val="40"/>
        </w:rPr>
      </w:pPr>
      <w:r>
        <w:rPr>
          <w:szCs w:val="40"/>
        </w:rPr>
        <w:t>Мы уже не раз приводили пример того, что имея в руках переработку и торговля, имея возможность поставлять свою продукцию за рубеж, крестьянин будет самодостаточным. Вот тот же совхоз «</w:t>
      </w:r>
      <w:proofErr w:type="spellStart"/>
      <w:r>
        <w:rPr>
          <w:szCs w:val="40"/>
        </w:rPr>
        <w:t>Звениговский</w:t>
      </w:r>
      <w:proofErr w:type="spellEnd"/>
      <w:r>
        <w:rPr>
          <w:szCs w:val="40"/>
        </w:rPr>
        <w:t>» в Республике Марий Эл – производит продукции на 14 миллиардов рублей, не берет кредитов, одних только налогов платит 2 миллиарда рублей. Это потому, что хозяйство имеет 600 магазинов, 250 тысяч поголовья свиней, 25 тысяч КРС, 3-тысячный табун лошадей, молоко перерабатывает, мясо перерабатывает и на международных конкурсах продукции забирает все призы! В свое время мы проводили там аграрный съезд, и убедились в том, что сельское хозяйство, если его не давит переработка и торговля, является очень прибыльным.</w:t>
      </w:r>
    </w:p>
    <w:p w:rsidR="00D93648" w:rsidRDefault="00D93648" w:rsidP="00D93648">
      <w:pPr>
        <w:spacing w:line="360" w:lineRule="auto"/>
        <w:rPr>
          <w:szCs w:val="40"/>
        </w:rPr>
      </w:pPr>
      <w:r>
        <w:rPr>
          <w:szCs w:val="40"/>
        </w:rPr>
        <w:t xml:space="preserve">Давайте законодательно наводить порядок и выстраивать паритет. От Заверюхи до Гордеева, все пытались решить проблему диспаритета, а вся эта либеральная </w:t>
      </w:r>
      <w:proofErr w:type="gramStart"/>
      <w:r>
        <w:rPr>
          <w:szCs w:val="40"/>
        </w:rPr>
        <w:t>нечисть</w:t>
      </w:r>
      <w:proofErr w:type="gramEnd"/>
      <w:r>
        <w:rPr>
          <w:szCs w:val="40"/>
        </w:rPr>
        <w:t xml:space="preserve"> лишь смеялась, что этот вопрос мы вновь и вновь поднимаем. </w:t>
      </w:r>
    </w:p>
    <w:p w:rsidR="00D93648" w:rsidRDefault="00D93648" w:rsidP="00D93648">
      <w:pPr>
        <w:spacing w:line="360" w:lineRule="auto"/>
        <w:rPr>
          <w:szCs w:val="40"/>
        </w:rPr>
      </w:pPr>
      <w:r>
        <w:rPr>
          <w:szCs w:val="40"/>
        </w:rPr>
        <w:t>Посмотрите доходность нашего села по животноводству, по растениеводству за 2017 год.</w:t>
      </w:r>
    </w:p>
    <w:p w:rsidR="00D93648" w:rsidRDefault="00D93648" w:rsidP="00D93648">
      <w:pPr>
        <w:spacing w:line="360" w:lineRule="auto"/>
        <w:rPr>
          <w:szCs w:val="40"/>
        </w:rPr>
      </w:pPr>
      <w:r>
        <w:rPr>
          <w:szCs w:val="40"/>
        </w:rPr>
        <w:t>А сколько потеряли крестьяне в 2018 году, когда по 5 рублей за кг</w:t>
      </w:r>
      <w:proofErr w:type="gramStart"/>
      <w:r>
        <w:rPr>
          <w:szCs w:val="40"/>
        </w:rPr>
        <w:t>.</w:t>
      </w:r>
      <w:proofErr w:type="gramEnd"/>
      <w:r>
        <w:rPr>
          <w:szCs w:val="40"/>
        </w:rPr>
        <w:t xml:space="preserve"> </w:t>
      </w:r>
      <w:proofErr w:type="gramStart"/>
      <w:r>
        <w:rPr>
          <w:szCs w:val="40"/>
        </w:rPr>
        <w:t>р</w:t>
      </w:r>
      <w:proofErr w:type="gramEnd"/>
      <w:r>
        <w:rPr>
          <w:szCs w:val="40"/>
        </w:rPr>
        <w:t xml:space="preserve">еализовывали продовольственную пшеницу? С этим пора заканчивать! </w:t>
      </w:r>
    </w:p>
    <w:p w:rsidR="00D93648" w:rsidRDefault="00D93648" w:rsidP="00D93648">
      <w:pPr>
        <w:spacing w:line="360" w:lineRule="auto"/>
        <w:rPr>
          <w:szCs w:val="40"/>
        </w:rPr>
      </w:pPr>
      <w:r>
        <w:rPr>
          <w:szCs w:val="40"/>
        </w:rPr>
        <w:t xml:space="preserve">Первые руководители правительства, депутаты, все должны понять глубину проблемы. Причем доказательно доносить эту позицию должен не только наш Комитет, но и наука. Вспомните, какой была академия не так давно – боевой, системной, передовой! Вот и сегодня надо переставать </w:t>
      </w:r>
      <w:proofErr w:type="spellStart"/>
      <w:r>
        <w:rPr>
          <w:szCs w:val="40"/>
        </w:rPr>
        <w:t>тихушничать</w:t>
      </w:r>
      <w:proofErr w:type="spellEnd"/>
      <w:r>
        <w:rPr>
          <w:szCs w:val="40"/>
        </w:rPr>
        <w:t xml:space="preserve"> и твердо заявить свою позицию.</w:t>
      </w:r>
    </w:p>
    <w:p w:rsidR="00D93648" w:rsidRDefault="00D93648" w:rsidP="00D93648">
      <w:pPr>
        <w:spacing w:line="360" w:lineRule="auto"/>
        <w:rPr>
          <w:szCs w:val="40"/>
        </w:rPr>
      </w:pPr>
      <w:r>
        <w:rPr>
          <w:szCs w:val="40"/>
        </w:rPr>
        <w:t xml:space="preserve">Уважаемые товарищи! Я благодарен вам за то, что откликнулись на наше предложение обсудить эту важнейшую тему. Извините, может быть, за определенную эмоциональность, но мы с вами всю жизнь занимаемся сельским хозяйством и, конечно, нам очень больно и обидно за такое преступное отношение к нашей земле-матушке, к нашей профессии. </w:t>
      </w:r>
    </w:p>
    <w:p w:rsidR="00D93648" w:rsidRDefault="00D93648" w:rsidP="00D93648">
      <w:pPr>
        <w:spacing w:line="360" w:lineRule="auto"/>
        <w:rPr>
          <w:szCs w:val="40"/>
        </w:rPr>
      </w:pPr>
      <w:r>
        <w:rPr>
          <w:szCs w:val="40"/>
        </w:rPr>
        <w:t xml:space="preserve">Поэтому хочу еще раз всех призвать. У нас с вами много дел и в законодательном плане, и в правоприменительной практике. Мы должны иметь программу, должен быть национальный проект по восстановлению земель сельскохозяйственного назначения, сельхозугодий, пашни. Уровень значения этой программы сопоставим с целинной эпопеей, ведь нам предстоит вернуть в сельскохозяйственный оборот 42 млн. га пашни. Поэтому программа должна быть с достойным финансированием. </w:t>
      </w:r>
    </w:p>
    <w:p w:rsidR="00D93648" w:rsidRDefault="00D93648" w:rsidP="00D93648">
      <w:pPr>
        <w:spacing w:line="360" w:lineRule="auto"/>
        <w:rPr>
          <w:szCs w:val="40"/>
        </w:rPr>
      </w:pPr>
      <w:r>
        <w:rPr>
          <w:szCs w:val="40"/>
        </w:rPr>
        <w:t xml:space="preserve">Мы не можем сегодня не подключить к этой работе </w:t>
      </w:r>
      <w:proofErr w:type="spellStart"/>
      <w:r>
        <w:rPr>
          <w:szCs w:val="40"/>
        </w:rPr>
        <w:t>Росагролизинг</w:t>
      </w:r>
      <w:proofErr w:type="spellEnd"/>
      <w:r>
        <w:rPr>
          <w:szCs w:val="40"/>
        </w:rPr>
        <w:t xml:space="preserve"> и другие системообразующие структуры. Возможно, придется создавать в крупных землевладельческих районах МТС, чтобы эффективнее возвращать земли в севооборот и восстанавливать плодородие, и т. д.</w:t>
      </w:r>
    </w:p>
    <w:p w:rsidR="00D93648" w:rsidRDefault="00D93648" w:rsidP="00D93648">
      <w:pPr>
        <w:spacing w:line="360" w:lineRule="auto"/>
        <w:rPr>
          <w:szCs w:val="40"/>
        </w:rPr>
      </w:pPr>
      <w:r>
        <w:rPr>
          <w:szCs w:val="40"/>
        </w:rPr>
        <w:t>Хочу, чтобы все мы стали сторонниками этой большой работы, сделали все, чтобы рядом с программой комплексного развития сельских территорий была госпрограмма по освоению брошенных сельскохозяйственных угодий, пашни, и выстраивалась система мер по техническому перевооружению, восстановлению и развитию мелиорации, развитию базовых отраслей, таких как животноводство! И тогда мы увидим желаемую динамику.</w:t>
      </w:r>
    </w:p>
    <w:p w:rsidR="00D93648" w:rsidRDefault="00D93648" w:rsidP="00D93648">
      <w:pPr>
        <w:spacing w:line="360" w:lineRule="auto"/>
        <w:rPr>
          <w:szCs w:val="40"/>
        </w:rPr>
      </w:pPr>
      <w:r>
        <w:rPr>
          <w:szCs w:val="40"/>
        </w:rPr>
        <w:t>Хочу поблагодарить вас за то, что вы так внимательно выслушали вот эту боль, которую я вам высказал по обсуждаемой теме. Спасибо!</w:t>
      </w:r>
    </w:p>
    <w:p w:rsidR="00AF74AF" w:rsidRPr="00D93648" w:rsidRDefault="00AF74AF" w:rsidP="00D93648">
      <w:pPr>
        <w:spacing w:line="360" w:lineRule="auto"/>
        <w:ind w:firstLine="709"/>
        <w:rPr>
          <w:szCs w:val="40"/>
        </w:rPr>
      </w:pPr>
      <w:r w:rsidRPr="00D93648">
        <w:rPr>
          <w:szCs w:val="40"/>
        </w:rPr>
        <w:t>(Аплодисменты.)</w:t>
      </w:r>
    </w:p>
    <w:p w:rsidR="00AF74AF" w:rsidRDefault="00AF74AF" w:rsidP="004650B8">
      <w:pPr>
        <w:spacing w:line="360" w:lineRule="auto"/>
        <w:rPr>
          <w:szCs w:val="40"/>
        </w:rPr>
      </w:pPr>
      <w:r>
        <w:rPr>
          <w:szCs w:val="40"/>
        </w:rPr>
        <w:t>Слово для выступления предоставляется</w:t>
      </w:r>
      <w:r w:rsidR="000A214E">
        <w:rPr>
          <w:szCs w:val="40"/>
        </w:rPr>
        <w:t xml:space="preserve"> Заместителю Министра сельского хозяйства Российской Федерации Светлане Владимировне Ходневой. </w:t>
      </w:r>
      <w:r>
        <w:rPr>
          <w:szCs w:val="40"/>
        </w:rPr>
        <w:t xml:space="preserve"> Пожалуйста, Светлана</w:t>
      </w:r>
      <w:r w:rsidR="000A214E">
        <w:rPr>
          <w:szCs w:val="40"/>
        </w:rPr>
        <w:t xml:space="preserve"> Владимировна</w:t>
      </w:r>
      <w:r>
        <w:rPr>
          <w:szCs w:val="40"/>
        </w:rPr>
        <w:t>.</w:t>
      </w:r>
    </w:p>
    <w:p w:rsidR="00AF74AF" w:rsidRDefault="00AF74AF" w:rsidP="004650B8">
      <w:pPr>
        <w:spacing w:line="360" w:lineRule="auto"/>
        <w:rPr>
          <w:szCs w:val="40"/>
        </w:rPr>
      </w:pPr>
      <w:r>
        <w:rPr>
          <w:szCs w:val="40"/>
          <w:u w:val="single"/>
        </w:rPr>
        <w:t>Ходнева С.В.</w:t>
      </w:r>
      <w:r>
        <w:rPr>
          <w:szCs w:val="40"/>
        </w:rPr>
        <w:t xml:space="preserve"> Уважаемые коллеги, добрый день!</w:t>
      </w:r>
    </w:p>
    <w:p w:rsidR="00AF74AF" w:rsidRDefault="00AF74AF" w:rsidP="004650B8">
      <w:pPr>
        <w:spacing w:line="360" w:lineRule="auto"/>
        <w:rPr>
          <w:szCs w:val="40"/>
        </w:rPr>
      </w:pPr>
      <w:r>
        <w:rPr>
          <w:szCs w:val="40"/>
        </w:rPr>
        <w:t xml:space="preserve">Я хотела поблагодарить Владимира Ивановича за то, что он нас сегодня собрал по такой важной, значимой и главное – очень насущной, актуальной проблеме. </w:t>
      </w:r>
    </w:p>
    <w:p w:rsidR="00AF74AF" w:rsidRDefault="00AF74AF" w:rsidP="004650B8">
      <w:pPr>
        <w:spacing w:line="360" w:lineRule="auto"/>
        <w:rPr>
          <w:szCs w:val="40"/>
        </w:rPr>
      </w:pPr>
      <w:r>
        <w:rPr>
          <w:szCs w:val="40"/>
        </w:rPr>
        <w:t>Владимир Иванович</w:t>
      </w:r>
      <w:r w:rsidR="000A214E">
        <w:rPr>
          <w:szCs w:val="40"/>
        </w:rPr>
        <w:t>,</w:t>
      </w:r>
      <w:r>
        <w:rPr>
          <w:szCs w:val="40"/>
        </w:rPr>
        <w:t xml:space="preserve"> как обычно</w:t>
      </w:r>
      <w:r w:rsidR="000A214E">
        <w:rPr>
          <w:szCs w:val="40"/>
        </w:rPr>
        <w:t>,</w:t>
      </w:r>
      <w:r>
        <w:rPr>
          <w:szCs w:val="40"/>
        </w:rPr>
        <w:t xml:space="preserve"> поднял множество глобальных проблем, в том числе и в области земельных отношений и землеустройства. </w:t>
      </w:r>
      <w:r w:rsidR="000A214E">
        <w:rPr>
          <w:szCs w:val="40"/>
        </w:rPr>
        <w:t>В</w:t>
      </w:r>
      <w:r>
        <w:rPr>
          <w:szCs w:val="40"/>
        </w:rPr>
        <w:t xml:space="preserve"> качестве одной из ремарок, могу сказать, что действительно, та боль, которая вами высказана и нами разделяется, потому</w:t>
      </w:r>
      <w:r w:rsidR="000A214E">
        <w:rPr>
          <w:szCs w:val="40"/>
        </w:rPr>
        <w:t>,</w:t>
      </w:r>
      <w:r>
        <w:rPr>
          <w:szCs w:val="40"/>
        </w:rPr>
        <w:t xml:space="preserve"> что та же самая система землеустройства, она реформировалась за короткий промежуток времени уже более 16 раз. И всё это привело, наверное, к той ситуации, в которой мы с вами сегодня находимся. И общая проблематика, связанная с земельными отношениями, она, естественно, распространяется и, собственно, транслируется на проблематику, связанную с земельными отношениями в области земель </w:t>
      </w:r>
      <w:proofErr w:type="spellStart"/>
      <w:r>
        <w:rPr>
          <w:szCs w:val="40"/>
        </w:rPr>
        <w:t>сельхозназначения</w:t>
      </w:r>
      <w:proofErr w:type="spellEnd"/>
      <w:r>
        <w:rPr>
          <w:szCs w:val="40"/>
        </w:rPr>
        <w:t>. Но здесь она, на мой взгляд, еще более критична с какой точки зрения? Это не только, вот мы о чем важно и часто говорим, ведь для нас земля – это не только объекты недвижимости</w:t>
      </w:r>
      <w:r w:rsidR="00A04E21">
        <w:rPr>
          <w:szCs w:val="40"/>
        </w:rPr>
        <w:t xml:space="preserve"> </w:t>
      </w:r>
      <w:r>
        <w:rPr>
          <w:szCs w:val="40"/>
        </w:rPr>
        <w:t xml:space="preserve">и объект гражданских прав. Для сельского хозяйства земля – это орудие производства. И, к сожалению, земля </w:t>
      </w:r>
      <w:proofErr w:type="spellStart"/>
      <w:r>
        <w:rPr>
          <w:szCs w:val="40"/>
        </w:rPr>
        <w:t>сельхозназначения</w:t>
      </w:r>
      <w:proofErr w:type="spellEnd"/>
      <w:r>
        <w:rPr>
          <w:szCs w:val="40"/>
        </w:rPr>
        <w:t xml:space="preserve"> – это такой же </w:t>
      </w:r>
      <w:proofErr w:type="spellStart"/>
      <w:r>
        <w:rPr>
          <w:szCs w:val="40"/>
        </w:rPr>
        <w:t>исчерпаемый</w:t>
      </w:r>
      <w:proofErr w:type="spellEnd"/>
      <w:r>
        <w:rPr>
          <w:szCs w:val="40"/>
        </w:rPr>
        <w:t xml:space="preserve"> ресурс, который нужно беречь, как и любые другие природные ресурсы. </w:t>
      </w:r>
    </w:p>
    <w:p w:rsidR="00AF74AF" w:rsidRDefault="00AF74AF" w:rsidP="004650B8">
      <w:pPr>
        <w:spacing w:line="360" w:lineRule="auto"/>
        <w:ind w:firstLine="708"/>
        <w:rPr>
          <w:szCs w:val="40"/>
        </w:rPr>
      </w:pPr>
      <w:r>
        <w:rPr>
          <w:szCs w:val="40"/>
        </w:rPr>
        <w:t>Сейчас у нас есть и дефицит используемых земель. Почему говорю дефицит? Потому</w:t>
      </w:r>
      <w:r w:rsidR="000A214E">
        <w:rPr>
          <w:szCs w:val="40"/>
        </w:rPr>
        <w:t>,</w:t>
      </w:r>
      <w:r>
        <w:rPr>
          <w:szCs w:val="40"/>
        </w:rPr>
        <w:t xml:space="preserve"> что интенсивность валового производства сельхозпродукции у нас все время повышается, а это означает, что у нас с вами постоянно увеличивается интенсивность использования земли, соответственно, требуются постоянные и дополнительные затраты на поддержание плодородия земель </w:t>
      </w:r>
      <w:proofErr w:type="spellStart"/>
      <w:r>
        <w:rPr>
          <w:szCs w:val="40"/>
        </w:rPr>
        <w:t>сельхозназначения</w:t>
      </w:r>
      <w:proofErr w:type="spellEnd"/>
      <w:r>
        <w:rPr>
          <w:szCs w:val="40"/>
        </w:rPr>
        <w:t>. Кроме того, у нас стоят  повышенные показатели по наращиванию экспорта продукции АПК, и здесь Президентом Российской Федерации поставлены очень амбициозные цели для достижения 45 миллиардов долларов США в год экспорта продукции АПК.</w:t>
      </w:r>
    </w:p>
    <w:p w:rsidR="00AF74AF" w:rsidRDefault="00AF74AF" w:rsidP="004650B8">
      <w:pPr>
        <w:spacing w:line="360" w:lineRule="auto"/>
        <w:rPr>
          <w:szCs w:val="40"/>
        </w:rPr>
      </w:pPr>
      <w:r>
        <w:rPr>
          <w:szCs w:val="40"/>
        </w:rPr>
        <w:t xml:space="preserve">И мы понимаем, что в определённый момент с тем объёмом земель </w:t>
      </w:r>
      <w:proofErr w:type="spellStart"/>
      <w:r>
        <w:rPr>
          <w:szCs w:val="40"/>
        </w:rPr>
        <w:t>сельхозназначения</w:t>
      </w:r>
      <w:proofErr w:type="spellEnd"/>
      <w:r>
        <w:rPr>
          <w:szCs w:val="40"/>
        </w:rPr>
        <w:t xml:space="preserve">, которые сейчас вовлечены в </w:t>
      </w:r>
      <w:proofErr w:type="spellStart"/>
      <w:r>
        <w:rPr>
          <w:szCs w:val="40"/>
        </w:rPr>
        <w:t>сельхозоборот</w:t>
      </w:r>
      <w:proofErr w:type="spellEnd"/>
      <w:r>
        <w:rPr>
          <w:szCs w:val="40"/>
        </w:rPr>
        <w:t>, у нас произойдёт без вовлечения новых земель истощение имеющихся. И мы понимаем, что в определённый момент это создаст риски дальнейшего наращивания сельхозпроизводства в силу естественных причин, в том числе и технологий сельхозпроизводства, требующих определённого времени нахождения под парами земель, и так далее.</w:t>
      </w:r>
    </w:p>
    <w:p w:rsidR="00AF74AF" w:rsidRDefault="00AF74AF" w:rsidP="004650B8">
      <w:pPr>
        <w:spacing w:line="360" w:lineRule="auto"/>
        <w:rPr>
          <w:szCs w:val="40"/>
        </w:rPr>
      </w:pPr>
      <w:r>
        <w:rPr>
          <w:szCs w:val="40"/>
        </w:rPr>
        <w:t xml:space="preserve">Поэтому для нас накопившаяся проблематика в области земель </w:t>
      </w:r>
      <w:proofErr w:type="spellStart"/>
      <w:r>
        <w:rPr>
          <w:szCs w:val="40"/>
        </w:rPr>
        <w:t>сельхозназначения</w:t>
      </w:r>
      <w:proofErr w:type="spellEnd"/>
      <w:r>
        <w:rPr>
          <w:szCs w:val="40"/>
        </w:rPr>
        <w:t xml:space="preserve"> сейчас является</w:t>
      </w:r>
      <w:r w:rsidR="000A214E">
        <w:rPr>
          <w:szCs w:val="40"/>
        </w:rPr>
        <w:t>,</w:t>
      </w:r>
      <w:r>
        <w:rPr>
          <w:szCs w:val="40"/>
        </w:rPr>
        <w:t xml:space="preserve"> в том числе и критическим фактором, сдерживающим развитие и обеспечение дальнейшего продуктивного и долгосрочного наращивания сельхозпроизводства в АПК Российской Федерации. Поэтому</w:t>
      </w:r>
      <w:r w:rsidR="000A214E">
        <w:rPr>
          <w:szCs w:val="40"/>
        </w:rPr>
        <w:t>,</w:t>
      </w:r>
      <w:r>
        <w:rPr>
          <w:szCs w:val="40"/>
        </w:rPr>
        <w:t xml:space="preserve"> на сегодняшний день</w:t>
      </w:r>
      <w:r w:rsidR="000A214E">
        <w:rPr>
          <w:szCs w:val="40"/>
        </w:rPr>
        <w:t>,</w:t>
      </w:r>
      <w:r>
        <w:rPr>
          <w:szCs w:val="40"/>
        </w:rPr>
        <w:t xml:space="preserve"> мы отмечаем значимость этой проблематики, которая была </w:t>
      </w:r>
      <w:r w:rsidR="000A214E">
        <w:rPr>
          <w:szCs w:val="40"/>
        </w:rPr>
        <w:t xml:space="preserve">обозначена </w:t>
      </w:r>
      <w:r>
        <w:rPr>
          <w:szCs w:val="40"/>
        </w:rPr>
        <w:t>ещё в 2010 году в доктрине продовольственной безопасности, и она за прошедший период не то чтобы не уменьшилась, а, к сожалению, увеличилась, в силу того</w:t>
      </w:r>
      <w:r w:rsidR="000A214E">
        <w:rPr>
          <w:szCs w:val="40"/>
        </w:rPr>
        <w:t>,</w:t>
      </w:r>
      <w:r>
        <w:rPr>
          <w:szCs w:val="40"/>
        </w:rPr>
        <w:t xml:space="preserve"> что увеличилось и количество накопленных проблем, не решённых за этот период в области регулирования земельных отношений в области земель </w:t>
      </w:r>
      <w:proofErr w:type="spellStart"/>
      <w:r>
        <w:rPr>
          <w:szCs w:val="40"/>
        </w:rPr>
        <w:t>сельхозназначения</w:t>
      </w:r>
      <w:proofErr w:type="spellEnd"/>
      <w:r>
        <w:rPr>
          <w:szCs w:val="40"/>
        </w:rPr>
        <w:t>, в области поддержания и увеличения плодородия земель.</w:t>
      </w:r>
    </w:p>
    <w:p w:rsidR="00AF74AF" w:rsidRDefault="00AF74AF" w:rsidP="004650B8">
      <w:pPr>
        <w:spacing w:line="360" w:lineRule="auto"/>
        <w:rPr>
          <w:szCs w:val="40"/>
        </w:rPr>
      </w:pPr>
      <w:r>
        <w:rPr>
          <w:szCs w:val="40"/>
        </w:rPr>
        <w:t>Мы сейчас согласны с той оценкой, которую Владимир Иванович озвучил в целом, но помимо текущего статуса имеющейся проблематики, мы сейчас понимаем, что есть определённые угрозы, которые могут текущую ситуацию, и так не сильно решённую, усугубить. Это действительно те потенциальные инициативы, которые сейчас прорабатываются в части отказа от категорий земель.</w:t>
      </w:r>
    </w:p>
    <w:p w:rsidR="00AF74AF" w:rsidRDefault="00AF74AF" w:rsidP="004650B8">
      <w:pPr>
        <w:spacing w:line="360" w:lineRule="auto"/>
        <w:rPr>
          <w:szCs w:val="40"/>
        </w:rPr>
      </w:pPr>
      <w:r>
        <w:rPr>
          <w:szCs w:val="40"/>
        </w:rPr>
        <w:t>На наш взгляд, конечно, такая категория земель</w:t>
      </w:r>
      <w:r w:rsidR="000A214E">
        <w:rPr>
          <w:szCs w:val="40"/>
        </w:rPr>
        <w:t>,</w:t>
      </w:r>
      <w:r>
        <w:rPr>
          <w:szCs w:val="40"/>
        </w:rPr>
        <w:t xml:space="preserve"> как земли </w:t>
      </w:r>
      <w:proofErr w:type="spellStart"/>
      <w:r>
        <w:rPr>
          <w:szCs w:val="40"/>
        </w:rPr>
        <w:t>сельхозназначения</w:t>
      </w:r>
      <w:proofErr w:type="spellEnd"/>
      <w:r>
        <w:rPr>
          <w:szCs w:val="40"/>
        </w:rPr>
        <w:t>, критически важна</w:t>
      </w:r>
      <w:r w:rsidR="000A214E">
        <w:rPr>
          <w:szCs w:val="40"/>
        </w:rPr>
        <w:t>. Е</w:t>
      </w:r>
      <w:r>
        <w:rPr>
          <w:szCs w:val="40"/>
        </w:rPr>
        <w:t xml:space="preserve">щё раз повторюсь, в силу того, что для нас это не просто объект недвижимости, земля для нас </w:t>
      </w:r>
      <w:r w:rsidR="000A214E">
        <w:rPr>
          <w:szCs w:val="40"/>
        </w:rPr>
        <w:t xml:space="preserve">- </w:t>
      </w:r>
      <w:r>
        <w:rPr>
          <w:szCs w:val="40"/>
        </w:rPr>
        <w:t>это основное средство производства. И, убрав эту категорию, мы с вами лишим агропромышленный комплекс Российской Федерации основного средства производства.</w:t>
      </w:r>
    </w:p>
    <w:p w:rsidR="00AF74AF" w:rsidRDefault="00AF74AF" w:rsidP="004650B8">
      <w:pPr>
        <w:spacing w:line="360" w:lineRule="auto"/>
        <w:rPr>
          <w:szCs w:val="40"/>
        </w:rPr>
      </w:pPr>
      <w:r>
        <w:rPr>
          <w:szCs w:val="40"/>
        </w:rPr>
        <w:t>Он должен быть понятен, его состояние должно быть прозрачным</w:t>
      </w:r>
      <w:r w:rsidR="000A214E">
        <w:rPr>
          <w:szCs w:val="40"/>
        </w:rPr>
        <w:t>,</w:t>
      </w:r>
      <w:r>
        <w:rPr>
          <w:szCs w:val="40"/>
        </w:rPr>
        <w:t xml:space="preserve"> с точки зрения текущего состояния земель, достаточности объёма этих земель, потому что</w:t>
      </w:r>
      <w:r w:rsidR="000A214E">
        <w:rPr>
          <w:szCs w:val="40"/>
        </w:rPr>
        <w:t>,</w:t>
      </w:r>
      <w:r>
        <w:rPr>
          <w:szCs w:val="40"/>
        </w:rPr>
        <w:t xml:space="preserve"> вот вы говорили, что земли </w:t>
      </w:r>
      <w:proofErr w:type="spellStart"/>
      <w:r>
        <w:rPr>
          <w:szCs w:val="40"/>
        </w:rPr>
        <w:t>сельхозназначения</w:t>
      </w:r>
      <w:proofErr w:type="spellEnd"/>
      <w:r>
        <w:rPr>
          <w:szCs w:val="40"/>
        </w:rPr>
        <w:t xml:space="preserve"> уменьшились до 383 миллионов га, но надо сказать, что даже эта цифра глобальная, она, к сожалению, на почти 227,8 миллиона га не разграничена, находится в неразграниченной государственной собственности, а это препятствует вовлечению земель </w:t>
      </w:r>
      <w:proofErr w:type="spellStart"/>
      <w:r>
        <w:rPr>
          <w:szCs w:val="40"/>
        </w:rPr>
        <w:t>сельхозназначения</w:t>
      </w:r>
      <w:proofErr w:type="spellEnd"/>
      <w:r>
        <w:rPr>
          <w:szCs w:val="40"/>
        </w:rPr>
        <w:t xml:space="preserve"> в дальнейший оборот.</w:t>
      </w:r>
    </w:p>
    <w:p w:rsidR="00AF74AF" w:rsidRDefault="00AF74AF" w:rsidP="004650B8">
      <w:pPr>
        <w:spacing w:line="360" w:lineRule="auto"/>
        <w:rPr>
          <w:szCs w:val="40"/>
        </w:rPr>
      </w:pPr>
      <w:r>
        <w:rPr>
          <w:szCs w:val="40"/>
        </w:rPr>
        <w:t>И проблематики действительно здесь очень много. Есть проблема, помимо того, что имеющуюся вовлечённую в оборот землю нужно поддерживать с точки зрения сохранения плодородия, охраны, потому</w:t>
      </w:r>
      <w:r w:rsidR="000A214E">
        <w:rPr>
          <w:szCs w:val="40"/>
        </w:rPr>
        <w:t>,</w:t>
      </w:r>
      <w:r>
        <w:rPr>
          <w:szCs w:val="40"/>
        </w:rPr>
        <w:t xml:space="preserve"> что тот же государственный земельный надзор сейчас осуществляется, к сожалению, с недостаточным ресурсом, поэтому в ряде случаев не хватает сил проверить надлежащее использование и соответствие этого использования целевому назначению земель. А в ряде случаев есть действительно правовые препятствия для того, чтобы изъять землю у нерадивых собственников, которые взяли землю и не используют по целевому назначению, и передать тем, кому эта земля требуется для ведения сельского хозяйства. </w:t>
      </w:r>
    </w:p>
    <w:p w:rsidR="00AF74AF" w:rsidRDefault="00AF74AF" w:rsidP="004650B8">
      <w:pPr>
        <w:spacing w:line="360" w:lineRule="auto"/>
        <w:ind w:firstLine="708"/>
        <w:rPr>
          <w:szCs w:val="40"/>
        </w:rPr>
      </w:pPr>
      <w:r>
        <w:rPr>
          <w:szCs w:val="40"/>
        </w:rPr>
        <w:t>Ещё раз могу только поддержать ту озабоченность и вашу эмоциональность, у нас это отзывается откликом в сердце, потому</w:t>
      </w:r>
      <w:r w:rsidR="000A214E">
        <w:rPr>
          <w:szCs w:val="40"/>
        </w:rPr>
        <w:t>,</w:t>
      </w:r>
      <w:r>
        <w:rPr>
          <w:szCs w:val="40"/>
        </w:rPr>
        <w:t xml:space="preserve"> что такая же эмоциональность есть и у нас, и ровно связана она с тем, что проблематика очень важна, в том числе для обеспечения</w:t>
      </w:r>
      <w:r w:rsidR="000A214E">
        <w:rPr>
          <w:szCs w:val="40"/>
        </w:rPr>
        <w:t xml:space="preserve"> продовольственной безопасности страны, </w:t>
      </w:r>
      <w:r>
        <w:rPr>
          <w:szCs w:val="40"/>
        </w:rPr>
        <w:t xml:space="preserve">это не только частичная проблематика такой отрасли нашего хозяйства как сельское хозяйство. Продовольственная безопасность – это элемент, составляющий безопасность нашей страны и в текущем, и в будущем  поколении, которая нами действительно должны быть поддержана и ни в коем случае не упущена. </w:t>
      </w:r>
    </w:p>
    <w:p w:rsidR="00AF74AF" w:rsidRDefault="00AF74AF" w:rsidP="004650B8">
      <w:pPr>
        <w:spacing w:line="360" w:lineRule="auto"/>
        <w:rPr>
          <w:szCs w:val="40"/>
        </w:rPr>
      </w:pPr>
      <w:r>
        <w:rPr>
          <w:szCs w:val="40"/>
        </w:rPr>
        <w:t xml:space="preserve">На наш взгляд, это важнейшая задача и если мы ее не решим совместными усилиями, а здесь мы понимаем, что наших усилий только министерства нам будет недостаточно, поэтому наш профильный комитет во много и всегда наш поддерживает. </w:t>
      </w:r>
    </w:p>
    <w:p w:rsidR="00AF74AF" w:rsidRDefault="00AF74AF" w:rsidP="004650B8">
      <w:pPr>
        <w:spacing w:line="360" w:lineRule="auto"/>
        <w:rPr>
          <w:szCs w:val="40"/>
        </w:rPr>
      </w:pPr>
      <w:r>
        <w:rPr>
          <w:szCs w:val="40"/>
        </w:rPr>
        <w:t xml:space="preserve">И мы рассчитываем на вашу помощь в решении вот этих общих глобальных проблем, которые накопились и которые потенциально у нас могут возникнуть, если мы будем двигаться в сторону там, отказа от категорий в области земель </w:t>
      </w:r>
      <w:proofErr w:type="spellStart"/>
      <w:r>
        <w:rPr>
          <w:szCs w:val="40"/>
        </w:rPr>
        <w:t>сельхозназначения</w:t>
      </w:r>
      <w:proofErr w:type="spellEnd"/>
      <w:r>
        <w:rPr>
          <w:szCs w:val="40"/>
        </w:rPr>
        <w:t xml:space="preserve">. </w:t>
      </w:r>
    </w:p>
    <w:p w:rsidR="00AF74AF" w:rsidRDefault="00AF74AF" w:rsidP="004650B8">
      <w:pPr>
        <w:spacing w:line="360" w:lineRule="auto"/>
        <w:rPr>
          <w:szCs w:val="40"/>
        </w:rPr>
      </w:pPr>
      <w:r>
        <w:rPr>
          <w:szCs w:val="40"/>
        </w:rPr>
        <w:t>Нам нужна помощь и экспертного сообщества, и действительно более активный отклик со стороны нашей науки, есть у нас профильный университет, мы с ним сейчас активно выстраиваем взаимодействие и, я надеюсь, оно будет только увеличиваться, и совместными усилиями, надеюсь, нам удастся решить хотя бы отчасти те проблемы, которые есть.</w:t>
      </w:r>
    </w:p>
    <w:p w:rsidR="00971FFA" w:rsidRDefault="00971FFA" w:rsidP="004650B8">
      <w:pPr>
        <w:spacing w:line="360" w:lineRule="auto"/>
        <w:rPr>
          <w:szCs w:val="40"/>
        </w:rPr>
      </w:pPr>
    </w:p>
    <w:p w:rsidR="00AF74AF" w:rsidRDefault="00AF74AF" w:rsidP="004650B8">
      <w:pPr>
        <w:spacing w:line="360" w:lineRule="auto"/>
        <w:rPr>
          <w:szCs w:val="40"/>
        </w:rPr>
      </w:pPr>
      <w:r>
        <w:rPr>
          <w:szCs w:val="40"/>
          <w:u w:val="single"/>
        </w:rPr>
        <w:t>Председательствующий</w:t>
      </w:r>
      <w:r>
        <w:rPr>
          <w:szCs w:val="40"/>
        </w:rPr>
        <w:t xml:space="preserve">. Спасибо большое, Светлана Владимировна. </w:t>
      </w:r>
      <w:r w:rsidR="00971FFA">
        <w:rPr>
          <w:szCs w:val="40"/>
        </w:rPr>
        <w:t xml:space="preserve">Вы достаточно подробно и детально осветили все вопросы. </w:t>
      </w:r>
      <w:r>
        <w:rPr>
          <w:szCs w:val="40"/>
        </w:rPr>
        <w:t xml:space="preserve">Мы посмотрим, </w:t>
      </w:r>
      <w:proofErr w:type="gramStart"/>
      <w:r w:rsidR="00A04E21">
        <w:rPr>
          <w:szCs w:val="40"/>
        </w:rPr>
        <w:t xml:space="preserve">может быть </w:t>
      </w:r>
      <w:r>
        <w:rPr>
          <w:szCs w:val="40"/>
        </w:rPr>
        <w:t xml:space="preserve"> еще от департамента руководитель выступит</w:t>
      </w:r>
      <w:proofErr w:type="gramEnd"/>
      <w:r>
        <w:rPr>
          <w:szCs w:val="40"/>
        </w:rPr>
        <w:t xml:space="preserve">, но чуть позже. </w:t>
      </w:r>
    </w:p>
    <w:p w:rsidR="00AF74AF" w:rsidRDefault="00A04E21" w:rsidP="004650B8">
      <w:pPr>
        <w:spacing w:line="360" w:lineRule="auto"/>
        <w:rPr>
          <w:szCs w:val="40"/>
        </w:rPr>
      </w:pPr>
      <w:r>
        <w:rPr>
          <w:szCs w:val="40"/>
        </w:rPr>
        <w:t>Коробка Андрей</w:t>
      </w:r>
      <w:r w:rsidR="00AF74AF">
        <w:rPr>
          <w:szCs w:val="40"/>
        </w:rPr>
        <w:t xml:space="preserve"> Николаевич</w:t>
      </w:r>
      <w:r w:rsidR="00971FFA">
        <w:rPr>
          <w:szCs w:val="40"/>
        </w:rPr>
        <w:t>, заместител</w:t>
      </w:r>
      <w:r>
        <w:rPr>
          <w:szCs w:val="40"/>
        </w:rPr>
        <w:t>ь</w:t>
      </w:r>
      <w:r w:rsidR="00971FFA">
        <w:rPr>
          <w:szCs w:val="40"/>
        </w:rPr>
        <w:t xml:space="preserve"> главы А</w:t>
      </w:r>
      <w:r w:rsidR="00AF74AF">
        <w:rPr>
          <w:szCs w:val="40"/>
        </w:rPr>
        <w:t>дминистрации Краснодарского края.</w:t>
      </w:r>
    </w:p>
    <w:p w:rsidR="00AF74AF" w:rsidRDefault="00971FFA" w:rsidP="004650B8">
      <w:pPr>
        <w:spacing w:line="360" w:lineRule="auto"/>
        <w:rPr>
          <w:szCs w:val="40"/>
        </w:rPr>
      </w:pPr>
      <w:r w:rsidRPr="00971FFA">
        <w:rPr>
          <w:szCs w:val="40"/>
          <w:u w:val="single"/>
        </w:rPr>
        <w:t>Коробка А.Н.</w:t>
      </w:r>
      <w:r>
        <w:rPr>
          <w:szCs w:val="40"/>
        </w:rPr>
        <w:t xml:space="preserve"> </w:t>
      </w:r>
      <w:r w:rsidR="00AF74AF">
        <w:rPr>
          <w:szCs w:val="40"/>
        </w:rPr>
        <w:t xml:space="preserve"> Спасибо большое, Владимир Иванович.</w:t>
      </w:r>
    </w:p>
    <w:p w:rsidR="00AF74AF" w:rsidRDefault="00AF74AF" w:rsidP="004650B8">
      <w:pPr>
        <w:spacing w:line="360" w:lineRule="auto"/>
        <w:rPr>
          <w:szCs w:val="40"/>
        </w:rPr>
      </w:pPr>
      <w:r>
        <w:rPr>
          <w:szCs w:val="40"/>
        </w:rPr>
        <w:t>В первую очередь от лица</w:t>
      </w:r>
      <w:r w:rsidR="00AA6C97">
        <w:rPr>
          <w:szCs w:val="40"/>
        </w:rPr>
        <w:t xml:space="preserve"> Вениамина Ивановича Кондратьева,</w:t>
      </w:r>
      <w:r>
        <w:rPr>
          <w:szCs w:val="40"/>
        </w:rPr>
        <w:t xml:space="preserve"> губернатора </w:t>
      </w:r>
      <w:r w:rsidR="00AA6C97">
        <w:rPr>
          <w:szCs w:val="40"/>
        </w:rPr>
        <w:t xml:space="preserve">Краснодарского края, </w:t>
      </w:r>
      <w:r>
        <w:rPr>
          <w:szCs w:val="40"/>
        </w:rPr>
        <w:t xml:space="preserve">хотел бы поблагодарить за то, что сделали, проводите такое совещание и даете возможность выступить. Для нас очень важная составляющая - это сохранение плодородия почвы. Мы знаем, что Краснодарский край сегодня занимает, наверное, одно из лидирующих мест, мы здесь увидели, 95 процентов площадей сегодня занято вот посевами по отношению к девяностому году, но я вам скажу, что каждый гектар у нас сегодня обрабатывается, 5 процентов это те площади, которые сегодня ушли под промышленные объекты, под расширение сельских территорий, объектов логистических. </w:t>
      </w:r>
    </w:p>
    <w:p w:rsidR="00AF74AF" w:rsidRDefault="00AF74AF" w:rsidP="004650B8">
      <w:pPr>
        <w:spacing w:line="360" w:lineRule="auto"/>
        <w:rPr>
          <w:szCs w:val="40"/>
        </w:rPr>
      </w:pPr>
      <w:r>
        <w:rPr>
          <w:szCs w:val="40"/>
        </w:rPr>
        <w:t xml:space="preserve">Поэтому здесь, конечно, в рамках той интенсификации, которую мы сегодня имеем, важным аспектом становится все-таки, за счет чего это все происходит. Многие хозяйства сегодня, невзирая на те рекомендации ученых, которые у нас сегодня есть, идут, получаю высокие урожаи за счет, конечно, плодородия. </w:t>
      </w:r>
    </w:p>
    <w:p w:rsidR="00AF74AF" w:rsidRDefault="00AF74AF" w:rsidP="004650B8">
      <w:pPr>
        <w:spacing w:line="360" w:lineRule="auto"/>
        <w:rPr>
          <w:szCs w:val="40"/>
        </w:rPr>
      </w:pPr>
      <w:r>
        <w:rPr>
          <w:szCs w:val="40"/>
        </w:rPr>
        <w:t>Многие другие руководители хозяйств, которые неравнодушно относятся к этому аспекту, самое главное - плодородие, такие, как крупные хозяйства, которые имеют животноводство, они, конечно, вносят колоссальные объемы по минеральным удобрениям и, самое главное, подтверждают весь этот объем еще органическими удобрениями, совместно этот комплекс дает большие урожаи.</w:t>
      </w:r>
    </w:p>
    <w:p w:rsidR="00AF74AF" w:rsidRDefault="00AF74AF" w:rsidP="004650B8">
      <w:pPr>
        <w:spacing w:line="360" w:lineRule="auto"/>
        <w:rPr>
          <w:szCs w:val="40"/>
        </w:rPr>
      </w:pPr>
      <w:r>
        <w:rPr>
          <w:szCs w:val="40"/>
        </w:rPr>
        <w:t xml:space="preserve">И вот я хотел бы остановиться на самом главном, наверное, трех аспектах. </w:t>
      </w:r>
    </w:p>
    <w:p w:rsidR="00AF74AF" w:rsidRDefault="00AF74AF" w:rsidP="004650B8">
      <w:pPr>
        <w:spacing w:line="360" w:lineRule="auto"/>
        <w:rPr>
          <w:szCs w:val="40"/>
        </w:rPr>
      </w:pPr>
      <w:r>
        <w:rPr>
          <w:szCs w:val="40"/>
        </w:rPr>
        <w:t>И первый, который я хотел бы озвучить, это в первую очередь у нас сегодня нет правил работы на земле. Если говорить честно, то у нас сегодня земельный участок - это объект недвижимости. Всё, на этом всё ограничено. К сожалению, как понятие как "почва" в законе и регулирование моментов, связанных с ее использованием, у нас сегодня отсутствуют, а самое главное - ответственность за неэффективное ее использование. И что такое неэффективное использование, к сожалению, у нас сегодня так размыто, что привлечь за эту ответственность, к сожалению, нет. Надо пересмотреть.</w:t>
      </w:r>
    </w:p>
    <w:p w:rsidR="00AF74AF" w:rsidRDefault="00AF74AF" w:rsidP="004650B8">
      <w:pPr>
        <w:spacing w:line="360" w:lineRule="auto"/>
        <w:rPr>
          <w:szCs w:val="40"/>
        </w:rPr>
      </w:pPr>
      <w:r>
        <w:rPr>
          <w:szCs w:val="40"/>
        </w:rPr>
        <w:t>Потому что мы говорим, что снижение плодородия там на несколько процентов. Ну, это, извиняюсь за выражение, совсем никуда не годится. Мы должны сегодня четкие критерии расписать, как работать необходимо на земле. И первый шаг к этому - мы говорим о правилах, что такое правила на земле? Это в первую очередь севооборот. Севооборот сегодня каждый использует как захочет, потому что, понимая, что выгоду получил, а завтра, может быть, будет другой день, я по-другому. Вот севооборот должен быть как закон, как Конституция - работа на земле. Вот с этого надо начинать в первую очередь и ответственность за его несоблюдение.</w:t>
      </w:r>
    </w:p>
    <w:p w:rsidR="00AF74AF" w:rsidRDefault="00AF74AF" w:rsidP="004650B8">
      <w:pPr>
        <w:spacing w:line="360" w:lineRule="auto"/>
        <w:rPr>
          <w:szCs w:val="40"/>
        </w:rPr>
      </w:pPr>
      <w:r>
        <w:rPr>
          <w:szCs w:val="40"/>
        </w:rPr>
        <w:t xml:space="preserve">Мы помним все прекрасно, как у нас Центральная полоса России, да и … сеяли подсолнечник по 30 процентов, по 40 процентов. К чему это привело? Откатились назад, потом опять все заново начали возобновлять. </w:t>
      </w:r>
    </w:p>
    <w:p w:rsidR="00AF74AF" w:rsidRDefault="00AF74AF" w:rsidP="004650B8">
      <w:pPr>
        <w:spacing w:line="360" w:lineRule="auto"/>
        <w:rPr>
          <w:szCs w:val="40"/>
        </w:rPr>
      </w:pPr>
      <w:r>
        <w:rPr>
          <w:szCs w:val="40"/>
        </w:rPr>
        <w:t xml:space="preserve">И сегодня Краснодарский край понимает всю эту ситуацию, совместно с институтами, учеными мы собираем, и с депутатами Государственной Думы, Владимир Иванович, спасибо вам огромное за эту поддержку, мы проводим совещание, где, к сожалению, только в рекомендательном или где-то в настоятельном своем порядке просим прислушиваться к тем, наверное, требованиям, которые сегодня предъявляют наши ученые. Мы создаем законы. У нас ряд законов о плодородии. Крайний закон, в который мы внесли, мы обязались ... товаропроизводителей иметь не менее 10 процентов в севообороте многолетних бобовых культур. И я вам скажу, что порядка на 4 процента мы за два года увеличили. </w:t>
      </w:r>
    </w:p>
    <w:p w:rsidR="00AF74AF" w:rsidRDefault="00AF74AF" w:rsidP="004650B8">
      <w:pPr>
        <w:spacing w:line="360" w:lineRule="auto"/>
        <w:rPr>
          <w:szCs w:val="40"/>
        </w:rPr>
      </w:pPr>
      <w:r>
        <w:rPr>
          <w:szCs w:val="40"/>
        </w:rPr>
        <w:t>И аграрии видят, там, где севооборот соблюдается, система сегодня, она у нас разработана. Конечно, ее внедрять сложно, потому что тот, кто на земле находится, и хозяин имеет статус собственности, или мы говорим о добросовестном отношении, то, конечно, прибегает к этой системе. А кто говорит: зачем мне нужна система, зачем мне нужно соблюдать севооборот, у меня осталось 5 лет аренды, я лучше закончу, получу деньги, и там будь, что будет? Вот здесь как раз и важна ответственность. И аграрии. Которые соблюдают, они получают сегодня 90-95 и 100 центнеров с гектара. Это не предел. Вопрос только, за счет чего. Вот мы здесь, конечно, и губернатор говорит, нужно все-таки остановить и пересмотреть. И во главе угла же стоит не объем урожая, а что мы оставим после себя.</w:t>
      </w:r>
    </w:p>
    <w:p w:rsidR="00AF74AF" w:rsidRDefault="00AF74AF" w:rsidP="004650B8">
      <w:pPr>
        <w:spacing w:line="360" w:lineRule="auto"/>
        <w:rPr>
          <w:szCs w:val="40"/>
        </w:rPr>
      </w:pPr>
      <w:r>
        <w:rPr>
          <w:szCs w:val="40"/>
        </w:rPr>
        <w:t>И второй момент, который, конечно, важный. Сегодня завезти почву или, как говорится, чтобы хотя бы сохранить плодородие.  Наверное, и ученые поддержат меня, что невозможно без органики. Это две составляющие, которые позволяют сегодня сохранить – органика и почва, которые друг от друга неотделимы.</w:t>
      </w:r>
    </w:p>
    <w:p w:rsidR="00AF74AF" w:rsidRDefault="00AF74AF" w:rsidP="004650B8">
      <w:pPr>
        <w:spacing w:line="360" w:lineRule="auto"/>
        <w:rPr>
          <w:szCs w:val="40"/>
        </w:rPr>
      </w:pPr>
      <w:r>
        <w:rPr>
          <w:szCs w:val="40"/>
        </w:rPr>
        <w:t>А чтобы на Кубани заставить животноводством заниматься, вот если посудить, что стоимость зерна стоит сегодня 10 рублей, ну кто пойдет в животноводство? Мало, кто пойдет. Но если мы оставим эту ситуацию и бросим ее на самотек, то, к сожалению, как наши ученые говорят, через 30-40 лет мы будем иметь гидропонику не только в теплицах, а уже по всей территории края. Поэтому вот здесь важно и стимулирующие методы, и экономические для развития, в том числе и животноводства, и административная ответственность, ответственность за несоблюдение тех регламентов, которые мы просим применить непосредственно в следующих федеральных законах, которые будут рассматриваться.</w:t>
      </w:r>
    </w:p>
    <w:p w:rsidR="00AF74AF" w:rsidRDefault="00AF74AF" w:rsidP="004650B8">
      <w:pPr>
        <w:spacing w:line="360" w:lineRule="auto"/>
        <w:rPr>
          <w:szCs w:val="40"/>
        </w:rPr>
      </w:pPr>
      <w:r>
        <w:rPr>
          <w:szCs w:val="40"/>
        </w:rPr>
        <w:t>А вот что касаемо экономических мер, одно есть предложение. Мы говорим, ставка налога на землю. Сегодня она там составляет 0,3 процента. У нас, что животноводством занимается человек, что растениеводством. У одного 30 процентов рентабельность, а у другого 10, дай бог, если будет. Ну, давайте вот этим методом возможность дать регионам определить или коридор оставить на федеральном уровне, а субъекту дать возможность изменять эту ставку в зависимости от нагрузки животных на один гектар, или внесенных органических удобрений. Тогда совсем по-другому поменяется ситуация. Тот, кто не хочет заниматься животноводством, будет платить большие налоги, и эти же налоги останутся в сельских поселениях. Мы все знаем, что земельный налог – это налог как раз того сельского поселения. И как раз возможность появится. А то у нас в советское время было развитая инфраструктура и животноводства, и строительная бригада, и всевозможные строить цеха и тому подобное. Сейчас этого нет, осталась одна земля, работает 10 человек и на этом точка. Вот этот вопрос как раз таки и позволит решить эту проблему, которая, к сожалению, накопилась и до сих пор держится.</w:t>
      </w:r>
    </w:p>
    <w:p w:rsidR="00AF74AF" w:rsidRDefault="00AF74AF" w:rsidP="004650B8">
      <w:pPr>
        <w:spacing w:line="360" w:lineRule="auto"/>
        <w:rPr>
          <w:szCs w:val="40"/>
        </w:rPr>
      </w:pPr>
      <w:r>
        <w:rPr>
          <w:szCs w:val="40"/>
        </w:rPr>
        <w:t xml:space="preserve">И касаемо, конечно, Владимир Иванович, я абсолютно согласен, лесополосы – это в рамках восстановления. Сегодня Краснодарский край имеет средний возраст лесополос порядка 60-70 лет. К сожалению, это уже не те лесополосы, которые должны выполнять свою функцию. Мы приняли ряд краевых изменений, краевых законов, но, к сожалению, обязать и получить ответственность </w:t>
      </w:r>
      <w:proofErr w:type="spellStart"/>
      <w:r>
        <w:rPr>
          <w:szCs w:val="40"/>
        </w:rPr>
        <w:t>сельхозтоваропроизводителей</w:t>
      </w:r>
      <w:proofErr w:type="spellEnd"/>
      <w:r>
        <w:rPr>
          <w:szCs w:val="40"/>
        </w:rPr>
        <w:t xml:space="preserve"> за  несоблюдение по уходу за лесополосами, к сожалению, нет. Поэтому это, конечно, для нас очень важный и, наверное, первостепенный вопрос, который позволит в будущем сохранить и плодородие, и ту почву, которую мы,  к сожалению, сейчас с каждый днем теряем и теряем.</w:t>
      </w:r>
    </w:p>
    <w:p w:rsidR="00AF74AF" w:rsidRDefault="00AF74AF" w:rsidP="004650B8">
      <w:pPr>
        <w:spacing w:line="360" w:lineRule="auto"/>
        <w:rPr>
          <w:szCs w:val="40"/>
        </w:rPr>
      </w:pPr>
      <w:r>
        <w:rPr>
          <w:szCs w:val="40"/>
        </w:rPr>
        <w:t xml:space="preserve">И в завершение я хотел, Владимир Иванович, конечно, много аспектов, мы все отразили, мы можем предоставить. Здесь с конкретными изменениями, поправками к закону. И хотели бы, чтобы предложение пригласить вас и провести выездной комитет в Краснодарском крае. Мы покажем все наши уже разработки, те моменты, которые мы исследовали, и дадим возможность все-таки более глубоко погрузиться в проблематику этого, потому что для Кубани плодородие является первостепенной задачей. Готовы принять на себя все необходимые расходы и по организации и провести на должном уровне комитет. </w:t>
      </w:r>
    </w:p>
    <w:p w:rsidR="00AF74AF" w:rsidRPr="008553BC" w:rsidRDefault="00AF74AF" w:rsidP="004650B8">
      <w:pPr>
        <w:spacing w:line="360" w:lineRule="auto"/>
        <w:rPr>
          <w:szCs w:val="40"/>
        </w:rPr>
      </w:pPr>
      <w:r>
        <w:rPr>
          <w:szCs w:val="40"/>
        </w:rPr>
        <w:t xml:space="preserve">Спасибо. (Аплодисменты.) </w:t>
      </w:r>
    </w:p>
    <w:p w:rsidR="00AA6C97" w:rsidRDefault="00AA6C97" w:rsidP="004650B8">
      <w:pPr>
        <w:spacing w:line="360" w:lineRule="auto"/>
        <w:rPr>
          <w:szCs w:val="40"/>
          <w:u w:val="single"/>
        </w:rPr>
      </w:pPr>
    </w:p>
    <w:p w:rsidR="00AF74AF" w:rsidRDefault="00AF74AF" w:rsidP="004650B8">
      <w:pPr>
        <w:spacing w:line="360" w:lineRule="auto"/>
        <w:rPr>
          <w:szCs w:val="40"/>
        </w:rPr>
      </w:pPr>
      <w:r>
        <w:rPr>
          <w:szCs w:val="40"/>
          <w:u w:val="single"/>
        </w:rPr>
        <w:t>Председательствующий</w:t>
      </w:r>
      <w:r>
        <w:rPr>
          <w:szCs w:val="40"/>
        </w:rPr>
        <w:t>. Спасибо большое, Андрей Николаевич.</w:t>
      </w:r>
    </w:p>
    <w:p w:rsidR="00AF74AF" w:rsidRDefault="00AF74AF" w:rsidP="004650B8">
      <w:pPr>
        <w:spacing w:line="360" w:lineRule="auto"/>
        <w:rPr>
          <w:szCs w:val="40"/>
        </w:rPr>
      </w:pPr>
      <w:r>
        <w:rPr>
          <w:szCs w:val="40"/>
        </w:rPr>
        <w:t>Я хочу сказать, оба законопроекта, и в том числе о плодородии, который у вас есть, мы, разрабатывая свои, федеральные, брали во внимание ваш законопроект, поэтому спасибо, у вас хорошая инициатива и в области животноводства о региональной поддержке: на литр молока дополнительные миллиарды - это всё как раз общее правильное направление.</w:t>
      </w:r>
    </w:p>
    <w:p w:rsidR="00AF74AF" w:rsidRDefault="00AF74AF" w:rsidP="004650B8">
      <w:pPr>
        <w:spacing w:line="360" w:lineRule="auto"/>
        <w:rPr>
          <w:szCs w:val="40"/>
        </w:rPr>
      </w:pPr>
      <w:r>
        <w:rPr>
          <w:szCs w:val="40"/>
        </w:rPr>
        <w:t>И за приглашение спасибо. Мы были на Алтае, 28-29-го будем в Мордовии. А я думаю, мы тут с первым заместителем обсудили, у вас боевая группа краснодарских депутатов, я думаю, что осенью мы запланируем обязательно приезд в ваш край. Договорились.</w:t>
      </w:r>
    </w:p>
    <w:p w:rsidR="00AF74AF" w:rsidRDefault="00AF74AF" w:rsidP="004650B8">
      <w:pPr>
        <w:spacing w:line="360" w:lineRule="auto"/>
        <w:rPr>
          <w:szCs w:val="40"/>
        </w:rPr>
      </w:pPr>
      <w:r>
        <w:rPr>
          <w:szCs w:val="40"/>
        </w:rPr>
        <w:t xml:space="preserve">Уважаемые товарищи, </w:t>
      </w:r>
      <w:proofErr w:type="spellStart"/>
      <w:r>
        <w:rPr>
          <w:szCs w:val="40"/>
        </w:rPr>
        <w:t>Ба</w:t>
      </w:r>
      <w:r w:rsidR="000C2B94">
        <w:rPr>
          <w:szCs w:val="40"/>
        </w:rPr>
        <w:t>лтер</w:t>
      </w:r>
      <w:proofErr w:type="spellEnd"/>
      <w:r>
        <w:rPr>
          <w:szCs w:val="40"/>
        </w:rPr>
        <w:t xml:space="preserve"> Владимир Владимирович, первый заместитель генерального директора АО "</w:t>
      </w:r>
      <w:proofErr w:type="spellStart"/>
      <w:r>
        <w:rPr>
          <w:szCs w:val="40"/>
        </w:rPr>
        <w:t>Росагролизинг</w:t>
      </w:r>
      <w:proofErr w:type="spellEnd"/>
      <w:r>
        <w:rPr>
          <w:szCs w:val="40"/>
        </w:rPr>
        <w:t xml:space="preserve">". </w:t>
      </w:r>
      <w:r w:rsidR="000C2B94">
        <w:rPr>
          <w:szCs w:val="40"/>
        </w:rPr>
        <w:t>Заместителю Губернатору Вологодской области подготовиться. Пожалуйста</w:t>
      </w:r>
      <w:r>
        <w:rPr>
          <w:szCs w:val="40"/>
        </w:rPr>
        <w:t>.</w:t>
      </w:r>
    </w:p>
    <w:p w:rsidR="000C2B94" w:rsidRDefault="000C2B94" w:rsidP="004650B8">
      <w:pPr>
        <w:spacing w:line="360" w:lineRule="auto"/>
        <w:rPr>
          <w:szCs w:val="40"/>
          <w:u w:val="single"/>
        </w:rPr>
      </w:pPr>
    </w:p>
    <w:p w:rsidR="00AF74AF" w:rsidRDefault="000C2B94" w:rsidP="004650B8">
      <w:pPr>
        <w:spacing w:line="360" w:lineRule="auto"/>
        <w:rPr>
          <w:szCs w:val="40"/>
        </w:rPr>
      </w:pPr>
      <w:proofErr w:type="spellStart"/>
      <w:r>
        <w:rPr>
          <w:szCs w:val="40"/>
          <w:u w:val="single"/>
        </w:rPr>
        <w:t>Балтер</w:t>
      </w:r>
      <w:proofErr w:type="spellEnd"/>
      <w:r w:rsidR="00AF74AF">
        <w:rPr>
          <w:szCs w:val="40"/>
          <w:u w:val="single"/>
        </w:rPr>
        <w:t xml:space="preserve"> В.В.</w:t>
      </w:r>
      <w:r w:rsidR="00AF74AF">
        <w:rPr>
          <w:szCs w:val="40"/>
        </w:rPr>
        <w:t xml:space="preserve"> Спасибо большое. Я буду краток.</w:t>
      </w:r>
    </w:p>
    <w:p w:rsidR="00AF74AF" w:rsidRDefault="00AF74AF" w:rsidP="004650B8">
      <w:pPr>
        <w:spacing w:line="360" w:lineRule="auto"/>
        <w:rPr>
          <w:szCs w:val="40"/>
        </w:rPr>
      </w:pPr>
      <w:r>
        <w:rPr>
          <w:szCs w:val="40"/>
        </w:rPr>
        <w:t>За всё время работы</w:t>
      </w:r>
      <w:r w:rsidR="000C2B94">
        <w:rPr>
          <w:szCs w:val="40"/>
        </w:rPr>
        <w:t xml:space="preserve"> в АО</w:t>
      </w:r>
      <w:r>
        <w:rPr>
          <w:szCs w:val="40"/>
        </w:rPr>
        <w:t xml:space="preserve"> "</w:t>
      </w:r>
      <w:proofErr w:type="spellStart"/>
      <w:r>
        <w:rPr>
          <w:szCs w:val="40"/>
        </w:rPr>
        <w:t>Росагролизинг</w:t>
      </w:r>
      <w:proofErr w:type="spellEnd"/>
      <w:r>
        <w:rPr>
          <w:szCs w:val="40"/>
        </w:rPr>
        <w:t>" более 250 миллиардов рублей было направлено инвестиций в агропромышленный комплекс.  В основном, естественно, это самоходная техника и прицепное оборудование. Понятно, что без ускоренных темпов механизации села невозможно никаким образом не повышать ни плодородие почв, и увеличивать эффективность использования сельхозземель.</w:t>
      </w:r>
    </w:p>
    <w:p w:rsidR="00AF74AF" w:rsidRDefault="00AF74AF" w:rsidP="004650B8">
      <w:pPr>
        <w:spacing w:line="360" w:lineRule="auto"/>
        <w:rPr>
          <w:szCs w:val="40"/>
        </w:rPr>
      </w:pPr>
      <w:r>
        <w:rPr>
          <w:szCs w:val="40"/>
        </w:rPr>
        <w:t>Какие ключевые аспекты хотел бы отметить? Первое. Сейчас в нашем портфеле более 75 процентов нашего портфеля – это малые формы хозяйствования. Мы видим, что это один из основных драйверов развития сектора АПК в настоящее время. Достаточно большой спрос, большая потребность от этих форм хозяйствования на наши программы лизинга. Мы их стараемся удовлетворить.</w:t>
      </w:r>
    </w:p>
    <w:p w:rsidR="00AF74AF" w:rsidRDefault="00AF74AF" w:rsidP="004650B8">
      <w:pPr>
        <w:spacing w:line="360" w:lineRule="auto"/>
        <w:rPr>
          <w:szCs w:val="40"/>
        </w:rPr>
      </w:pPr>
      <w:r>
        <w:rPr>
          <w:szCs w:val="40"/>
        </w:rPr>
        <w:t>Почему лизинг им в первую очередь выгоден? Потому</w:t>
      </w:r>
      <w:r w:rsidR="000C2B94">
        <w:rPr>
          <w:szCs w:val="40"/>
        </w:rPr>
        <w:t>,</w:t>
      </w:r>
      <w:r>
        <w:rPr>
          <w:szCs w:val="40"/>
        </w:rPr>
        <w:t xml:space="preserve"> что это, во-первых, длинное дешёвое финансирование с минимальными платежами вначале, а также возможность использовать различные типы налогообложения, упрощённое налогообложение, ускоренная амортизация и это всё очень сильно влияет на экономику, в том числе, малых форм.</w:t>
      </w:r>
    </w:p>
    <w:p w:rsidR="00AF74AF" w:rsidRDefault="00AF74AF" w:rsidP="004650B8">
      <w:pPr>
        <w:spacing w:line="360" w:lineRule="auto"/>
        <w:rPr>
          <w:szCs w:val="40"/>
        </w:rPr>
      </w:pPr>
      <w:r>
        <w:rPr>
          <w:szCs w:val="40"/>
        </w:rPr>
        <w:t>Мы видим сейчас огромную потребность в наших программах. В том году мы проводили вместе с Минсельхозом</w:t>
      </w:r>
      <w:r w:rsidR="000C2B94">
        <w:rPr>
          <w:szCs w:val="40"/>
        </w:rPr>
        <w:t xml:space="preserve"> России</w:t>
      </w:r>
      <w:r>
        <w:rPr>
          <w:szCs w:val="40"/>
        </w:rPr>
        <w:t xml:space="preserve">, с региональными </w:t>
      </w:r>
      <w:proofErr w:type="spellStart"/>
      <w:r>
        <w:rPr>
          <w:szCs w:val="40"/>
        </w:rPr>
        <w:t>Минсельхозами</w:t>
      </w:r>
      <w:proofErr w:type="spellEnd"/>
      <w:r>
        <w:rPr>
          <w:szCs w:val="40"/>
        </w:rPr>
        <w:t xml:space="preserve"> опрос потребности в программах льготного лизинга. На три года потребность составляет более 33 тысяч единиц техники на 139 миллиардов рублей. Понятно, что ключевой вопрос здесь – это платежеспособный спрос. Он ограничен. </w:t>
      </w:r>
      <w:proofErr w:type="spellStart"/>
      <w:r>
        <w:rPr>
          <w:szCs w:val="40"/>
        </w:rPr>
        <w:t>Закредитованность</w:t>
      </w:r>
      <w:proofErr w:type="spellEnd"/>
      <w:r>
        <w:rPr>
          <w:szCs w:val="40"/>
        </w:rPr>
        <w:t xml:space="preserve"> на селе достаточно высокая, поэтому наша программа разработана с учётом этой особенности. Наша ключевая программа сейчас – это обновление парка техники, которая зарекомендовала себя как наиболее актуальная и востребованная.</w:t>
      </w:r>
    </w:p>
    <w:p w:rsidR="00AF74AF" w:rsidRDefault="00AF74AF" w:rsidP="004650B8">
      <w:pPr>
        <w:spacing w:line="360" w:lineRule="auto"/>
        <w:rPr>
          <w:szCs w:val="40"/>
        </w:rPr>
      </w:pPr>
      <w:r>
        <w:rPr>
          <w:szCs w:val="40"/>
        </w:rPr>
        <w:t>Минимальный аванс - ноль процентов на самоходную технику, 10 процентов - на прицепное, навесное оборудование. Отсрочка платежа на 6 месяцев, и, соответственно, комбайн может быть использован, а оплата по нему начинается только через шесть месяцев.</w:t>
      </w:r>
    </w:p>
    <w:p w:rsidR="00AF74AF" w:rsidRDefault="00AF74AF" w:rsidP="004650B8">
      <w:pPr>
        <w:spacing w:line="360" w:lineRule="auto"/>
        <w:rPr>
          <w:szCs w:val="40"/>
        </w:rPr>
      </w:pPr>
      <w:r>
        <w:rPr>
          <w:szCs w:val="40"/>
        </w:rPr>
        <w:t>У нас есть вторая, не менее важная программа, называется "Федеральный лизинг"</w:t>
      </w:r>
      <w:r w:rsidR="000C2B94">
        <w:rPr>
          <w:szCs w:val="40"/>
        </w:rPr>
        <w:t>,</w:t>
      </w:r>
      <w:r>
        <w:rPr>
          <w:szCs w:val="40"/>
        </w:rPr>
        <w:t xml:space="preserve"> и здесь</w:t>
      </w:r>
      <w:r w:rsidR="000C2B94" w:rsidRPr="000C2B94">
        <w:rPr>
          <w:szCs w:val="40"/>
        </w:rPr>
        <w:t xml:space="preserve"> </w:t>
      </w:r>
      <w:r w:rsidR="000C2B94">
        <w:rPr>
          <w:szCs w:val="40"/>
        </w:rPr>
        <w:t>я</w:t>
      </w:r>
      <w:r>
        <w:rPr>
          <w:szCs w:val="40"/>
        </w:rPr>
        <w:t xml:space="preserve"> бы хотел также на ней остановиться. Она предусматривает аванс 20 процентов, но в этой программе помимо </w:t>
      </w:r>
      <w:proofErr w:type="spellStart"/>
      <w:r>
        <w:rPr>
          <w:szCs w:val="40"/>
        </w:rPr>
        <w:t>сельхозтоваропроизводителей</w:t>
      </w:r>
      <w:proofErr w:type="spellEnd"/>
      <w:r>
        <w:rPr>
          <w:szCs w:val="40"/>
        </w:rPr>
        <w:t xml:space="preserve"> могут участвовать также машинотракторные станции.</w:t>
      </w:r>
    </w:p>
    <w:p w:rsidR="00AF74AF" w:rsidRDefault="00AF74AF" w:rsidP="004650B8">
      <w:pPr>
        <w:spacing w:line="360" w:lineRule="auto"/>
        <w:rPr>
          <w:szCs w:val="40"/>
        </w:rPr>
      </w:pPr>
      <w:r>
        <w:rPr>
          <w:szCs w:val="40"/>
        </w:rPr>
        <w:t xml:space="preserve">В целом мы видим серьёзный потенциал развития МТС на территории России. Мы уже несколько пилотных проектов в том году, в позапрошлом году профинансировали. Такие мехотряды могли бы быть достаточно эффективным инструментом для </w:t>
      </w:r>
      <w:proofErr w:type="spellStart"/>
      <w:r>
        <w:rPr>
          <w:szCs w:val="40"/>
        </w:rPr>
        <w:t>раскисления</w:t>
      </w:r>
      <w:proofErr w:type="spellEnd"/>
      <w:r>
        <w:rPr>
          <w:szCs w:val="40"/>
        </w:rPr>
        <w:t xml:space="preserve"> почв, выезд на место для других аграрных работ, там, где это нужно, точечно сделать, соединить с региональными программами, точно понимать специфику региона. И мы готовы с каждым регионом, у которого возникает потребность в создании МТС, совместно под каждый регион разрабатывать программы, учитывать потребности в той или иной технике и предоставлять необходимую консультацию. Это позволило бы усиливать работу по повышению плодородности почвы. </w:t>
      </w:r>
    </w:p>
    <w:p w:rsidR="00AF74AF" w:rsidRDefault="00AF74AF" w:rsidP="004650B8">
      <w:pPr>
        <w:spacing w:line="360" w:lineRule="auto"/>
        <w:rPr>
          <w:szCs w:val="40"/>
        </w:rPr>
      </w:pPr>
      <w:r>
        <w:rPr>
          <w:szCs w:val="40"/>
        </w:rPr>
        <w:t xml:space="preserve">Также мы видим возможность улучшать наши продукты в том плане, что вот есть Ассоциация крестьянских (фермерских) хозяйств, мы совместно с АККОР разрабатывать продукт для самых малых форм хозяйствования, у которых достаточно ограниченный баланс, но техника им также нужна, мы это знаем. Вот вместе с руководителем этой ассоциации господином Плотниковым мы эту тему обсуждаем. Я думаю, в ближайшее время мы все эти программы тоже озвучим. </w:t>
      </w:r>
    </w:p>
    <w:p w:rsidR="00AF74AF" w:rsidRDefault="00AF74AF" w:rsidP="004650B8">
      <w:pPr>
        <w:spacing w:line="360" w:lineRule="auto"/>
        <w:rPr>
          <w:szCs w:val="40"/>
        </w:rPr>
      </w:pPr>
      <w:r>
        <w:rPr>
          <w:szCs w:val="40"/>
        </w:rPr>
        <w:t xml:space="preserve">Отдельно хотел бы отметить, что в настоящее время, я думаю, это не секрет, все знают, что есть также дефицит тракторов малой мощности на селе, это в первую очередь техника белорусского производства, которая в нужном количестве не выпускается на территории Российской Федерации. Поэтому совместно с </w:t>
      </w:r>
      <w:proofErr w:type="spellStart"/>
      <w:r>
        <w:rPr>
          <w:szCs w:val="40"/>
        </w:rPr>
        <w:t>Минпромторгом</w:t>
      </w:r>
      <w:proofErr w:type="spellEnd"/>
      <w:r>
        <w:rPr>
          <w:szCs w:val="40"/>
        </w:rPr>
        <w:t xml:space="preserve"> мы это обсуждали. Мы обсуждаем с Правительством Республики Беларусь, вот уже в финальной стадии находится программа, по лизингу белорусской техники МТЗ, которая будет также достаточно выгодной, ставка составит до 5 процентов, авансы будут минимальны, чтобы фермеры могли также использовать тракторы малой мощности на земле там, где это необходимо. </w:t>
      </w:r>
    </w:p>
    <w:p w:rsidR="00AF74AF" w:rsidRDefault="00AF74AF" w:rsidP="004650B8">
      <w:pPr>
        <w:spacing w:line="360" w:lineRule="auto"/>
        <w:rPr>
          <w:szCs w:val="40"/>
        </w:rPr>
      </w:pPr>
      <w:r>
        <w:rPr>
          <w:szCs w:val="40"/>
        </w:rPr>
        <w:t>Резюмируя, могу сказать о том, что сомнений нет, парк сельхозтехники должен обновляться, работникам села необходима помощь в приобретении современных высокотехнологичных средств производства. Мы для себя ставим задачу в рамках нашей новой стратегии, до 2024 года</w:t>
      </w:r>
      <w:r w:rsidR="000C2B94">
        <w:rPr>
          <w:szCs w:val="40"/>
        </w:rPr>
        <w:t>,</w:t>
      </w:r>
      <w:r>
        <w:rPr>
          <w:szCs w:val="40"/>
        </w:rPr>
        <w:t xml:space="preserve"> поставить техники на сумму не менее 100 миллиардов рублей, это практически порядка 50 тысяч единиц новой техники. Это наша ключевая программа – обновление парка техники, мы будем к ней идти с поддержкой, которую нам оказывали различные органы государственной власти, Министерство сельского хозяйства</w:t>
      </w:r>
      <w:r w:rsidR="000C2B94">
        <w:rPr>
          <w:szCs w:val="40"/>
        </w:rPr>
        <w:t xml:space="preserve"> России</w:t>
      </w:r>
      <w:r>
        <w:rPr>
          <w:szCs w:val="40"/>
        </w:rPr>
        <w:t>, Государственная Дума в первую очередь тоже. Поэтому мы здесь видим, что через механизацию села</w:t>
      </w:r>
      <w:r w:rsidR="000C2B94">
        <w:rPr>
          <w:szCs w:val="40"/>
        </w:rPr>
        <w:t>,</w:t>
      </w:r>
      <w:r>
        <w:rPr>
          <w:szCs w:val="40"/>
        </w:rPr>
        <w:t xml:space="preserve"> мы могли бы часть, только часть, естественно, проблем, которые возникают по плодородию, по неэффективному использованию сельхозземель, решить.</w:t>
      </w:r>
    </w:p>
    <w:p w:rsidR="00AF74AF" w:rsidRDefault="00AF74AF" w:rsidP="004650B8">
      <w:pPr>
        <w:spacing w:line="360" w:lineRule="auto"/>
        <w:rPr>
          <w:szCs w:val="40"/>
        </w:rPr>
      </w:pPr>
      <w:r>
        <w:rPr>
          <w:szCs w:val="40"/>
        </w:rPr>
        <w:t>Спасибо большое за внимание. (Аплодисменты.)</w:t>
      </w:r>
    </w:p>
    <w:p w:rsidR="000C2B94" w:rsidRDefault="000C2B94" w:rsidP="004650B8">
      <w:pPr>
        <w:spacing w:line="360" w:lineRule="auto"/>
        <w:rPr>
          <w:szCs w:val="40"/>
          <w:u w:val="single"/>
        </w:rPr>
      </w:pPr>
    </w:p>
    <w:p w:rsidR="00AF74AF" w:rsidRDefault="00AF74AF" w:rsidP="004650B8">
      <w:pPr>
        <w:spacing w:line="360" w:lineRule="auto"/>
        <w:rPr>
          <w:szCs w:val="40"/>
        </w:rPr>
      </w:pPr>
      <w:r>
        <w:rPr>
          <w:szCs w:val="40"/>
          <w:u w:val="single"/>
        </w:rPr>
        <w:t>Председательствующий.</w:t>
      </w:r>
      <w:r>
        <w:rPr>
          <w:szCs w:val="40"/>
        </w:rPr>
        <w:t xml:space="preserve"> Спасибо, Владимир Владимирович.</w:t>
      </w:r>
    </w:p>
    <w:p w:rsidR="00AF74AF" w:rsidRDefault="00AF74AF" w:rsidP="004650B8">
      <w:pPr>
        <w:spacing w:line="360" w:lineRule="auto"/>
        <w:rPr>
          <w:szCs w:val="40"/>
        </w:rPr>
      </w:pPr>
      <w:r>
        <w:rPr>
          <w:szCs w:val="40"/>
        </w:rPr>
        <w:t xml:space="preserve">Действительно, друзья, </w:t>
      </w:r>
      <w:r w:rsidR="000C2B94">
        <w:rPr>
          <w:szCs w:val="40"/>
        </w:rPr>
        <w:t xml:space="preserve">сегодня, </w:t>
      </w:r>
      <w:r>
        <w:rPr>
          <w:szCs w:val="40"/>
        </w:rPr>
        <w:t xml:space="preserve">техническая вооруженность </w:t>
      </w:r>
      <w:r w:rsidR="000C2B94">
        <w:rPr>
          <w:szCs w:val="40"/>
        </w:rPr>
        <w:t xml:space="preserve">сельского хозяйства </w:t>
      </w:r>
      <w:r>
        <w:rPr>
          <w:szCs w:val="40"/>
        </w:rPr>
        <w:t xml:space="preserve">у нас катастрофически слабая: два комбайна на тысячу гектаров, три трактора на тысячу гектаров. А если будем дополнительно вводить земли, мы, понятно, должны больше и серьезнее заниматься технической перевооруженностью. </w:t>
      </w:r>
    </w:p>
    <w:p w:rsidR="00AF74AF" w:rsidRDefault="00AF74AF" w:rsidP="004650B8">
      <w:pPr>
        <w:spacing w:line="360" w:lineRule="auto"/>
        <w:rPr>
          <w:szCs w:val="40"/>
        </w:rPr>
      </w:pPr>
      <w:r>
        <w:rPr>
          <w:szCs w:val="40"/>
        </w:rPr>
        <w:t xml:space="preserve">Тот механизм, который заложен, о чем говорил Владимир Владимирович, он очень важен, но речь идет об  объемах. Мы не должны скатываться ниже, чем имели объема по 1432 и по общей закупке мы должны двигаться по объему вперед. И Минсельхоз, и департамент должны глубоко и четко следить за этим. Куда падать? Дальше уже скатываться некуда. </w:t>
      </w:r>
    </w:p>
    <w:p w:rsidR="00AF74AF" w:rsidRDefault="00AF74AF" w:rsidP="004650B8">
      <w:pPr>
        <w:spacing w:line="360" w:lineRule="auto"/>
        <w:rPr>
          <w:szCs w:val="40"/>
        </w:rPr>
      </w:pPr>
      <w:r>
        <w:rPr>
          <w:szCs w:val="40"/>
        </w:rPr>
        <w:t xml:space="preserve">Потом мы с руководством говорили, давайте отрабатывайте в Нечерноземье, несколько районов создадим, в конце концов. Давайте по этому вопросу все-таки мы </w:t>
      </w:r>
      <w:proofErr w:type="spellStart"/>
      <w:r>
        <w:rPr>
          <w:szCs w:val="40"/>
        </w:rPr>
        <w:t>досогласуем</w:t>
      </w:r>
      <w:proofErr w:type="spellEnd"/>
      <w:r>
        <w:rPr>
          <w:szCs w:val="40"/>
        </w:rPr>
        <w:t xml:space="preserve">, как это надо сделать для того, чтобы оказать </w:t>
      </w:r>
      <w:r w:rsidR="00062D35">
        <w:rPr>
          <w:szCs w:val="40"/>
        </w:rPr>
        <w:t xml:space="preserve">поддержку </w:t>
      </w:r>
      <w:r>
        <w:rPr>
          <w:szCs w:val="40"/>
        </w:rPr>
        <w:t xml:space="preserve">депрессивным регионам, где </w:t>
      </w:r>
      <w:r w:rsidR="00062D35">
        <w:rPr>
          <w:szCs w:val="40"/>
        </w:rPr>
        <w:t xml:space="preserve">пахотная земля </w:t>
      </w:r>
      <w:r>
        <w:rPr>
          <w:szCs w:val="40"/>
        </w:rPr>
        <w:t>испол</w:t>
      </w:r>
      <w:r w:rsidR="00062D35">
        <w:rPr>
          <w:szCs w:val="40"/>
        </w:rPr>
        <w:t>ьзуется на 10, 20, 30 процентов</w:t>
      </w:r>
      <w:r>
        <w:rPr>
          <w:szCs w:val="40"/>
        </w:rPr>
        <w:t xml:space="preserve">. И я думаю, крестьянство вас оценит. </w:t>
      </w:r>
      <w:r w:rsidR="00062D35">
        <w:rPr>
          <w:szCs w:val="40"/>
        </w:rPr>
        <w:t>В</w:t>
      </w:r>
      <w:r>
        <w:rPr>
          <w:szCs w:val="40"/>
        </w:rPr>
        <w:t>ы</w:t>
      </w:r>
      <w:r w:rsidR="00A04E21">
        <w:rPr>
          <w:szCs w:val="40"/>
        </w:rPr>
        <w:t xml:space="preserve"> молодые,</w:t>
      </w:r>
      <w:r>
        <w:rPr>
          <w:szCs w:val="40"/>
        </w:rPr>
        <w:t xml:space="preserve"> энергичн</w:t>
      </w:r>
      <w:r w:rsidR="00062D35">
        <w:rPr>
          <w:szCs w:val="40"/>
        </w:rPr>
        <w:t>ые</w:t>
      </w:r>
      <w:r>
        <w:rPr>
          <w:szCs w:val="40"/>
        </w:rPr>
        <w:t xml:space="preserve">. Мы слушали вас на комитете, очень всем нам тогда импонировал ваш доклад. Посмотрите, ладно? </w:t>
      </w:r>
    </w:p>
    <w:p w:rsidR="00AF74AF" w:rsidRDefault="00062D35" w:rsidP="004650B8">
      <w:pPr>
        <w:spacing w:line="360" w:lineRule="auto"/>
        <w:rPr>
          <w:szCs w:val="40"/>
        </w:rPr>
      </w:pPr>
      <w:r>
        <w:rPr>
          <w:szCs w:val="40"/>
        </w:rPr>
        <w:t>Слово предоставляется Заместителю Г</w:t>
      </w:r>
      <w:r w:rsidR="00AF74AF">
        <w:rPr>
          <w:szCs w:val="40"/>
        </w:rPr>
        <w:t xml:space="preserve">убернатора Вологодской области </w:t>
      </w:r>
      <w:proofErr w:type="spellStart"/>
      <w:r w:rsidR="00AF74AF">
        <w:rPr>
          <w:szCs w:val="40"/>
        </w:rPr>
        <w:t>Зайнак</w:t>
      </w:r>
      <w:proofErr w:type="spellEnd"/>
      <w:r w:rsidR="00AF74AF">
        <w:rPr>
          <w:szCs w:val="40"/>
        </w:rPr>
        <w:t xml:space="preserve"> Эдуарду </w:t>
      </w:r>
      <w:proofErr w:type="spellStart"/>
      <w:r w:rsidR="00AF74AF">
        <w:rPr>
          <w:szCs w:val="40"/>
        </w:rPr>
        <w:t>Насеховичу</w:t>
      </w:r>
      <w:proofErr w:type="spellEnd"/>
      <w:r w:rsidR="00AF74AF">
        <w:rPr>
          <w:szCs w:val="40"/>
        </w:rPr>
        <w:t xml:space="preserve">. Пожалуйста. </w:t>
      </w:r>
    </w:p>
    <w:p w:rsidR="00AF74AF" w:rsidRDefault="00AF74AF" w:rsidP="004650B8">
      <w:pPr>
        <w:spacing w:line="360" w:lineRule="auto"/>
        <w:rPr>
          <w:szCs w:val="40"/>
        </w:rPr>
      </w:pPr>
      <w:r>
        <w:rPr>
          <w:szCs w:val="40"/>
        </w:rPr>
        <w:t xml:space="preserve">Подготовиться </w:t>
      </w:r>
      <w:r w:rsidR="00062D35">
        <w:rPr>
          <w:szCs w:val="40"/>
        </w:rPr>
        <w:t>П</w:t>
      </w:r>
      <w:r>
        <w:rPr>
          <w:szCs w:val="40"/>
        </w:rPr>
        <w:t xml:space="preserve">редседателю комитета </w:t>
      </w:r>
      <w:r w:rsidR="00062D35">
        <w:rPr>
          <w:szCs w:val="40"/>
        </w:rPr>
        <w:t xml:space="preserve"> по аграрной политике, природопользованию и экологии Законодательного Собрания Владимирской области</w:t>
      </w:r>
      <w:r>
        <w:rPr>
          <w:szCs w:val="40"/>
        </w:rPr>
        <w:t xml:space="preserve">. </w:t>
      </w:r>
    </w:p>
    <w:p w:rsidR="00062D35" w:rsidRDefault="00062D35" w:rsidP="004650B8">
      <w:pPr>
        <w:spacing w:line="360" w:lineRule="auto"/>
        <w:rPr>
          <w:szCs w:val="40"/>
          <w:u w:val="single"/>
        </w:rPr>
      </w:pPr>
    </w:p>
    <w:p w:rsidR="00AF74AF" w:rsidRDefault="00AF74AF" w:rsidP="004650B8">
      <w:pPr>
        <w:spacing w:line="360" w:lineRule="auto"/>
        <w:rPr>
          <w:szCs w:val="40"/>
        </w:rPr>
      </w:pPr>
      <w:proofErr w:type="spellStart"/>
      <w:r>
        <w:rPr>
          <w:szCs w:val="40"/>
          <w:u w:val="single"/>
        </w:rPr>
        <w:t>Зайнак</w:t>
      </w:r>
      <w:proofErr w:type="spellEnd"/>
      <w:r>
        <w:rPr>
          <w:szCs w:val="40"/>
          <w:u w:val="single"/>
        </w:rPr>
        <w:t xml:space="preserve"> Э.Н.</w:t>
      </w:r>
      <w:r>
        <w:rPr>
          <w:szCs w:val="40"/>
        </w:rPr>
        <w:t xml:space="preserve"> Добрый день, уважаемый Владимир Иванович! Уважаемые присутствующие!</w:t>
      </w:r>
    </w:p>
    <w:p w:rsidR="00AF74AF" w:rsidRDefault="00AF74AF" w:rsidP="004650B8">
      <w:pPr>
        <w:spacing w:line="360" w:lineRule="auto"/>
        <w:rPr>
          <w:szCs w:val="40"/>
        </w:rPr>
      </w:pPr>
      <w:r>
        <w:rPr>
          <w:szCs w:val="40"/>
        </w:rPr>
        <w:t xml:space="preserve">В первую очередь я хотел бы поблагодарить за предоставленную возможность в таком авторитетном сообществе проинформировать о тех новациях, которые используются в Вологодской области для того, чтобы каким-то образом повлиять на эффективность использования земель сельскохозяйственного назначения. </w:t>
      </w:r>
    </w:p>
    <w:p w:rsidR="00AF74AF" w:rsidRDefault="00AF74AF" w:rsidP="004650B8">
      <w:pPr>
        <w:spacing w:line="360" w:lineRule="auto"/>
        <w:rPr>
          <w:szCs w:val="40"/>
        </w:rPr>
      </w:pPr>
      <w:r>
        <w:rPr>
          <w:szCs w:val="40"/>
        </w:rPr>
        <w:t xml:space="preserve">В качестве эпиграфа, может быть, сошлюсь на высказывание председателя правительства Дмитрия Анатольевича Медведева в январе 2018 года на совещании по совершенствованию законодательства о землях </w:t>
      </w:r>
      <w:proofErr w:type="spellStart"/>
      <w:r>
        <w:rPr>
          <w:szCs w:val="40"/>
        </w:rPr>
        <w:t>сельхозназначения</w:t>
      </w:r>
      <w:proofErr w:type="spellEnd"/>
      <w:r>
        <w:rPr>
          <w:szCs w:val="40"/>
        </w:rPr>
        <w:t>, где было сказано, что земли, которые пригодны для сельхозпроизводства надо использовать рационально, а это значит, что земля должна находиться в руках тех, кто на ней готов работать.</w:t>
      </w:r>
    </w:p>
    <w:p w:rsidR="00AF74AF" w:rsidRDefault="00AF74AF" w:rsidP="004650B8">
      <w:pPr>
        <w:spacing w:line="360" w:lineRule="auto"/>
        <w:rPr>
          <w:szCs w:val="40"/>
        </w:rPr>
      </w:pPr>
      <w:r>
        <w:rPr>
          <w:szCs w:val="40"/>
        </w:rPr>
        <w:t xml:space="preserve">Актуальность проблемы рационального использования земель </w:t>
      </w:r>
      <w:proofErr w:type="spellStart"/>
      <w:r>
        <w:rPr>
          <w:szCs w:val="40"/>
        </w:rPr>
        <w:t>сельхозназначения</w:t>
      </w:r>
      <w:proofErr w:type="spellEnd"/>
      <w:r>
        <w:rPr>
          <w:szCs w:val="40"/>
        </w:rPr>
        <w:t xml:space="preserve"> для Вологодской области обусловлена следующими факторами.</w:t>
      </w:r>
    </w:p>
    <w:p w:rsidR="00AF74AF" w:rsidRDefault="00AF74AF" w:rsidP="004650B8">
      <w:pPr>
        <w:spacing w:line="360" w:lineRule="auto"/>
        <w:rPr>
          <w:szCs w:val="40"/>
        </w:rPr>
      </w:pPr>
      <w:r>
        <w:rPr>
          <w:szCs w:val="40"/>
        </w:rPr>
        <w:t xml:space="preserve">Во-первых, территория Вологодской области достаточно большая, 144 тысячи квадратных километров, из них 11,5 процента - это земли </w:t>
      </w:r>
      <w:proofErr w:type="spellStart"/>
      <w:r>
        <w:rPr>
          <w:szCs w:val="40"/>
        </w:rPr>
        <w:t>сельхозназначения</w:t>
      </w:r>
      <w:proofErr w:type="spellEnd"/>
      <w:r>
        <w:rPr>
          <w:szCs w:val="40"/>
        </w:rPr>
        <w:t xml:space="preserve">, но, к сожалению, фактически используется только половина этой земли по назначению и 820 тысяч гектар сегодня не используются. </w:t>
      </w:r>
    </w:p>
    <w:p w:rsidR="00AF74AF" w:rsidRDefault="00AF74AF" w:rsidP="004650B8">
      <w:pPr>
        <w:spacing w:line="360" w:lineRule="auto"/>
        <w:rPr>
          <w:szCs w:val="40"/>
        </w:rPr>
      </w:pPr>
      <w:r>
        <w:rPr>
          <w:szCs w:val="40"/>
        </w:rPr>
        <w:t xml:space="preserve">Кроме этого, необходимо, сделать и скидку на то, что Вологодская область находится в зоне рискованного земледелия, где влияние природных факторов на конечный результат </w:t>
      </w:r>
      <w:proofErr w:type="spellStart"/>
      <w:r>
        <w:rPr>
          <w:szCs w:val="40"/>
        </w:rPr>
        <w:t>сельхоздеятельности</w:t>
      </w:r>
      <w:proofErr w:type="spellEnd"/>
      <w:r>
        <w:rPr>
          <w:szCs w:val="40"/>
        </w:rPr>
        <w:t xml:space="preserve">, в общем-то, не способствует к ее развитию. </w:t>
      </w:r>
    </w:p>
    <w:p w:rsidR="00AF74AF" w:rsidRDefault="00AF74AF" w:rsidP="004650B8">
      <w:pPr>
        <w:spacing w:line="360" w:lineRule="auto"/>
        <w:rPr>
          <w:szCs w:val="40"/>
        </w:rPr>
      </w:pPr>
      <w:r>
        <w:rPr>
          <w:szCs w:val="40"/>
        </w:rPr>
        <w:t>Необходимо также отметить, что 80 процентов территории Вологодской области занято лесами</w:t>
      </w:r>
      <w:r w:rsidR="00232E8E">
        <w:rPr>
          <w:szCs w:val="40"/>
        </w:rPr>
        <w:t>,</w:t>
      </w:r>
      <w:r>
        <w:rPr>
          <w:szCs w:val="40"/>
        </w:rPr>
        <w:t xml:space="preserve"> и поэтому данная отрасль является сегодня основой социально-экономического развития области. Тем не менее, несмотря на вот эти предпосылки</w:t>
      </w:r>
      <w:r w:rsidR="00232E8E">
        <w:rPr>
          <w:szCs w:val="40"/>
        </w:rPr>
        <w:t>,</w:t>
      </w:r>
      <w:r>
        <w:rPr>
          <w:szCs w:val="40"/>
        </w:rPr>
        <w:t xml:space="preserve"> мы рассматриваем для себя проблему вовлечения земель </w:t>
      </w:r>
      <w:proofErr w:type="spellStart"/>
      <w:r>
        <w:rPr>
          <w:szCs w:val="40"/>
        </w:rPr>
        <w:t>сельхозназначения</w:t>
      </w:r>
      <w:proofErr w:type="spellEnd"/>
      <w:r>
        <w:rPr>
          <w:szCs w:val="40"/>
        </w:rPr>
        <w:t xml:space="preserve"> в оборот, как одну из приоритетных. </w:t>
      </w:r>
    </w:p>
    <w:p w:rsidR="00AF74AF" w:rsidRDefault="00AF74AF" w:rsidP="004650B8">
      <w:pPr>
        <w:spacing w:line="360" w:lineRule="auto"/>
        <w:rPr>
          <w:szCs w:val="40"/>
        </w:rPr>
      </w:pPr>
      <w:r>
        <w:rPr>
          <w:szCs w:val="40"/>
        </w:rPr>
        <w:t xml:space="preserve">Для того, чтобы решать эту задачу использовались различные механизмы, которые были, в частности, оформление невостребованных долей, принудительное изъятие земельных участков из земель </w:t>
      </w:r>
      <w:proofErr w:type="spellStart"/>
      <w:r>
        <w:rPr>
          <w:szCs w:val="40"/>
        </w:rPr>
        <w:t>сельхозназначения</w:t>
      </w:r>
      <w:proofErr w:type="spellEnd"/>
      <w:r>
        <w:rPr>
          <w:szCs w:val="40"/>
        </w:rPr>
        <w:t xml:space="preserve"> там, где они не использовались. </w:t>
      </w:r>
    </w:p>
    <w:p w:rsidR="00AF74AF" w:rsidRDefault="00AF74AF" w:rsidP="004650B8">
      <w:pPr>
        <w:spacing w:line="360" w:lineRule="auto"/>
        <w:rPr>
          <w:szCs w:val="40"/>
        </w:rPr>
      </w:pPr>
      <w:r>
        <w:rPr>
          <w:szCs w:val="40"/>
        </w:rPr>
        <w:t xml:space="preserve">Мы вносили законодательную инициативу по стимулированию и вовлечению в оборот тех земельных участков, которые сегодня зарастают древесно-кустарниковой растительностью. К сожалению, профильным комитетом Госдумы в ноябре прошлого года эта инициатива не была поддержана. Также мы использовали те ресурсы, которые нам предоставила земельная реформа 2014-2015 годов. </w:t>
      </w:r>
    </w:p>
    <w:p w:rsidR="00AF74AF" w:rsidRDefault="00AF74AF" w:rsidP="004650B8">
      <w:pPr>
        <w:spacing w:line="360" w:lineRule="auto"/>
        <w:rPr>
          <w:szCs w:val="40"/>
        </w:rPr>
      </w:pPr>
      <w:r>
        <w:rPr>
          <w:szCs w:val="40"/>
        </w:rPr>
        <w:t>И, в частности, мы уже в 2015 году запустили возможность предоставления земельных участков, в том числе для ЛПХ и КФХ определенным категориям граждан на отдельных территориях нашей области. Но</w:t>
      </w:r>
      <w:r w:rsidR="00232E8E">
        <w:rPr>
          <w:szCs w:val="40"/>
        </w:rPr>
        <w:t>,</w:t>
      </w:r>
      <w:r>
        <w:rPr>
          <w:szCs w:val="40"/>
        </w:rPr>
        <w:t xml:space="preserve"> все это вместе взятое</w:t>
      </w:r>
      <w:r w:rsidR="00232E8E">
        <w:rPr>
          <w:szCs w:val="40"/>
        </w:rPr>
        <w:t>,</w:t>
      </w:r>
      <w:r>
        <w:rPr>
          <w:szCs w:val="40"/>
        </w:rPr>
        <w:t xml:space="preserve"> тем не менее</w:t>
      </w:r>
      <w:r w:rsidR="00232E8E">
        <w:rPr>
          <w:szCs w:val="40"/>
        </w:rPr>
        <w:t>,</w:t>
      </w:r>
      <w:r>
        <w:rPr>
          <w:szCs w:val="40"/>
        </w:rPr>
        <w:t xml:space="preserve"> не дает, может быть, того эффекта, который мы ожидаем, и еще одно средство нами было проработано.</w:t>
      </w:r>
    </w:p>
    <w:p w:rsidR="00AF74AF" w:rsidRDefault="00AF74AF" w:rsidP="004650B8">
      <w:pPr>
        <w:spacing w:line="360" w:lineRule="auto"/>
        <w:rPr>
          <w:szCs w:val="40"/>
        </w:rPr>
      </w:pPr>
      <w:r>
        <w:rPr>
          <w:szCs w:val="40"/>
        </w:rPr>
        <w:t>Осенью 2017 года</w:t>
      </w:r>
      <w:r w:rsidR="00232E8E">
        <w:rPr>
          <w:szCs w:val="40"/>
        </w:rPr>
        <w:t>,</w:t>
      </w:r>
      <w:r>
        <w:rPr>
          <w:szCs w:val="40"/>
        </w:rPr>
        <w:t xml:space="preserve"> по поручению губернатора области Олега Александровича Кувшинникова</w:t>
      </w:r>
      <w:r w:rsidR="00232E8E">
        <w:rPr>
          <w:szCs w:val="40"/>
        </w:rPr>
        <w:t>,</w:t>
      </w:r>
      <w:r>
        <w:rPr>
          <w:szCs w:val="40"/>
        </w:rPr>
        <w:t xml:space="preserve"> была начата разработка концепции о </w:t>
      </w:r>
      <w:r w:rsidR="00232E8E">
        <w:rPr>
          <w:szCs w:val="40"/>
        </w:rPr>
        <w:t>«В</w:t>
      </w:r>
      <w:r>
        <w:rPr>
          <w:szCs w:val="40"/>
        </w:rPr>
        <w:t>ологодском гектаре</w:t>
      </w:r>
      <w:r w:rsidR="00232E8E">
        <w:rPr>
          <w:szCs w:val="40"/>
        </w:rPr>
        <w:t>»</w:t>
      </w:r>
      <w:r>
        <w:rPr>
          <w:szCs w:val="40"/>
        </w:rPr>
        <w:t xml:space="preserve">, которая завершилась принятием в декабре 2018 года соответствующего областного закона. В основу концепции этого закона легло положение статьи 10 Федерального закона "Об обороте земель </w:t>
      </w:r>
      <w:proofErr w:type="spellStart"/>
      <w:r>
        <w:rPr>
          <w:szCs w:val="40"/>
        </w:rPr>
        <w:t>сельхозназначения</w:t>
      </w:r>
      <w:proofErr w:type="spellEnd"/>
      <w:r>
        <w:rPr>
          <w:szCs w:val="40"/>
        </w:rPr>
        <w:t>", которым определено, что земельные участки, находящиеся в фонде перераспределения земель, могут предоставляться гражданам и юридическим лицам в собственность на безвозмездной основе в случаях, установленных федеральными законами и законами субъектов Российской Федерации.</w:t>
      </w:r>
    </w:p>
    <w:p w:rsidR="00AF74AF" w:rsidRDefault="00AF74AF" w:rsidP="004650B8">
      <w:pPr>
        <w:spacing w:line="360" w:lineRule="auto"/>
        <w:rPr>
          <w:szCs w:val="40"/>
        </w:rPr>
      </w:pPr>
      <w:r>
        <w:rPr>
          <w:szCs w:val="40"/>
        </w:rPr>
        <w:t xml:space="preserve">Принципиальным отличием нашего закона от всех предыдущих является то, что земельные участки площадью от одного до 100 гектар сегодня могут предоставляться гражданам и юридическим лицам в собственность на безвозмездной основе. При этом, </w:t>
      </w:r>
      <w:r w:rsidR="00232E8E">
        <w:rPr>
          <w:szCs w:val="40"/>
        </w:rPr>
        <w:t>как минимум, мы полагаем, что "В</w:t>
      </w:r>
      <w:r>
        <w:rPr>
          <w:szCs w:val="40"/>
        </w:rPr>
        <w:t>ологодский гектар" дает потенциальным участникам возможность безопасного вложения собственных средств, а также использования полученных участков в качестве залогового имущества.</w:t>
      </w:r>
    </w:p>
    <w:p w:rsidR="00AF74AF" w:rsidRDefault="00AF74AF" w:rsidP="004650B8">
      <w:pPr>
        <w:spacing w:line="360" w:lineRule="auto"/>
        <w:rPr>
          <w:szCs w:val="40"/>
        </w:rPr>
      </w:pPr>
      <w:r>
        <w:rPr>
          <w:szCs w:val="40"/>
        </w:rPr>
        <w:t xml:space="preserve">Цели реализации данного закона, в общем-то,  я уже сказал, это вовлечение в оборот земель </w:t>
      </w:r>
      <w:proofErr w:type="spellStart"/>
      <w:r>
        <w:rPr>
          <w:szCs w:val="40"/>
        </w:rPr>
        <w:t>сельхозназначения</w:t>
      </w:r>
      <w:proofErr w:type="spellEnd"/>
      <w:r>
        <w:rPr>
          <w:szCs w:val="40"/>
        </w:rPr>
        <w:t xml:space="preserve">, создание условий для развития муниципальных образований и создание условий для стимулирования сельскохозяйственного производства. </w:t>
      </w:r>
    </w:p>
    <w:p w:rsidR="00AF74AF" w:rsidRDefault="00AF74AF" w:rsidP="004650B8">
      <w:pPr>
        <w:spacing w:line="360" w:lineRule="auto"/>
        <w:rPr>
          <w:szCs w:val="40"/>
        </w:rPr>
      </w:pPr>
      <w:r>
        <w:rPr>
          <w:szCs w:val="40"/>
        </w:rPr>
        <w:t xml:space="preserve">Основные положения данного закона - это предоставление земельных участков гражданам Российской Федерации, достигшим совершеннолетия, юридическим лицам, зарегистрированным на территории Российской Федерации и осуществляющим производство или переработку сельхозпродукции, предоставление земельных участков для сельскохозяйственного использования. Как вы знаете, у нас сегодня приказом Минэкономразвития </w:t>
      </w:r>
      <w:r w:rsidR="00232E8E">
        <w:rPr>
          <w:szCs w:val="40"/>
        </w:rPr>
        <w:t xml:space="preserve">России </w:t>
      </w:r>
      <w:r>
        <w:rPr>
          <w:szCs w:val="40"/>
        </w:rPr>
        <w:t xml:space="preserve">установлено 18 видов такого использования. Максимальные размеры предоставляемых земельных участков - это 2,5 гектара гражданам для личного подсобного хозяйства, максимум - 10 гектар гражданам для иных целей, и 100 гектар для юридических лиц, минимальный размер участков - это 1 гектар и принцип однократного предоставления земельного участка. </w:t>
      </w:r>
    </w:p>
    <w:p w:rsidR="00AF74AF" w:rsidRPr="008400D9" w:rsidRDefault="00AF74AF" w:rsidP="004650B8">
      <w:pPr>
        <w:spacing w:line="360" w:lineRule="auto"/>
      </w:pPr>
      <w:r>
        <w:rPr>
          <w:szCs w:val="40"/>
        </w:rPr>
        <w:t>Реализуем мы данный проект поэтапно, в общем-то, понятно, что это некий экспериментальный сегодня проект и реализуется он во многом вручную, поэтому мы определили сегодня пока пилотные три района на территории Вологодской области, где с 1 апреля запустили реализацию данной программы.</w:t>
      </w:r>
    </w:p>
    <w:p w:rsidR="00AF74AF" w:rsidRDefault="00AF74AF" w:rsidP="004650B8">
      <w:pPr>
        <w:spacing w:line="360" w:lineRule="auto"/>
      </w:pPr>
      <w:r>
        <w:t>При отборе пилотных районов мы исходили из площадей земель фонда перераспределения, расположения земель вблизи объектов инфраструктуры и населенных пунктов, ну и, собственно говоря, готовность самих районов к реализации данного проекта. Пока в этой программе у нас задействовано земель не так много – 3 300 гектаров. Но, забегая вперед, могу сказать, что это первый этап, и сегодня мы уже ведем работу по реализации второго этапа. И думаем, что к концу года он будет запущен.</w:t>
      </w:r>
    </w:p>
    <w:p w:rsidR="00AF74AF" w:rsidRDefault="00AF74AF" w:rsidP="004650B8">
      <w:pPr>
        <w:spacing w:line="360" w:lineRule="auto"/>
      </w:pPr>
      <w:r>
        <w:t xml:space="preserve">Новацией программы является создание уникальной геоинформационной системы, доступ к которой открыт на всей территории страны. В рамках проекта была разработана одноименная автоматизированная система "Гектар-35". Система интегрирована с региональным порталом </w:t>
      </w:r>
      <w:proofErr w:type="spellStart"/>
      <w:r>
        <w:t>госуслуг</w:t>
      </w:r>
      <w:proofErr w:type="spellEnd"/>
      <w:r>
        <w:t>, которая позволяет желающим подавать заявки на участок дистанционно без визитов в уполномоченные органы. Сведения о границах, контурах земель оцифрованы, внесены в систему, участки представлены на интерактивной карте, где можно выбрать понравившийся участок. Информация о нем содержится в так называемо</w:t>
      </w:r>
      <w:r w:rsidR="00232E8E">
        <w:t>й</w:t>
      </w:r>
      <w:r>
        <w:t xml:space="preserve"> </w:t>
      </w:r>
      <w:r w:rsidR="00232E8E" w:rsidRPr="00E90357">
        <w:rPr>
          <w:sz w:val="32"/>
          <w:szCs w:val="32"/>
        </w:rPr>
        <w:t>интерактивной карте</w:t>
      </w:r>
      <w:r w:rsidR="00232E8E">
        <w:rPr>
          <w:sz w:val="32"/>
          <w:szCs w:val="32"/>
        </w:rPr>
        <w:t>, конкретно по</w:t>
      </w:r>
      <w:r>
        <w:t xml:space="preserve"> каждому контуру. То есть площадь, наличие инженерной и социальной инфраструктуры, близость к населенному пункту и так далее. </w:t>
      </w:r>
    </w:p>
    <w:p w:rsidR="00AF74AF" w:rsidRDefault="00AF74AF" w:rsidP="00A04E21">
      <w:pPr>
        <w:spacing w:line="360" w:lineRule="auto"/>
      </w:pPr>
      <w:r>
        <w:t>Кроме того, предусмотрена цветовая индикация, характеризующая этапы оформления, то есть пользователь может выбирать только те участки, которые окрашены в зеленый цвет, они свободны для распределения. Для выбора контура предусмотрен специальный инструмент, позволяющий создать конфигурацию желаемого участка внутри контура самостоятельно. Также в личном кабинете заявителя отражаются все действия заявителя и уполномоченных органов в процессе рассмотрения заявки</w:t>
      </w:r>
      <w:r w:rsidR="00A04E21">
        <w:t xml:space="preserve">, </w:t>
      </w:r>
      <w:r>
        <w:t>можно отслеживать статус рассмотрения заявления.</w:t>
      </w:r>
    </w:p>
    <w:p w:rsidR="00AF74AF" w:rsidRDefault="00AF74AF" w:rsidP="004650B8">
      <w:pPr>
        <w:spacing w:line="360" w:lineRule="auto"/>
      </w:pPr>
      <w:r>
        <w:t>В общем-то, на следующем слайде представлена укрупненная вся схема предоставления земельного участка. Хотел бы сказать, что сегодня мы, кроме этого, предусмотрели, помимо всех мер поддержки, которые существуют на федеральном и региональном уровне, еще одну. Поскольку данная программа рассчитана на граждан всей Российской Федерации, то для тех, кто в рамках этой программы будет переселяться на территорию Вологодской области, мы предусмотрели так называемые подъемные в размере 10 размеров прожиточного минимума на каждого члена семей, переезжающих в рамках реализации этой программы.</w:t>
      </w:r>
    </w:p>
    <w:p w:rsidR="00AF74AF" w:rsidRDefault="00AF74AF" w:rsidP="004650B8">
      <w:pPr>
        <w:spacing w:line="360" w:lineRule="auto"/>
      </w:pPr>
      <w:r>
        <w:t>Каждый день ситуация меняется. Вот буквально перед началом сегодняшнего совещания я посмотрел, сегодня у нас в работе 466 заявок, которые претендуют на почти 2,5 тысячи  гектар. 105 заявлений уже согласованы предварительно компетентными органами размещения земельных участков и по двум уже</w:t>
      </w:r>
      <w:r w:rsidR="003D3CA7">
        <w:t xml:space="preserve"> имеются положительные решения рассмотрения вопросов.</w:t>
      </w:r>
      <w:r>
        <w:t xml:space="preserve"> </w:t>
      </w:r>
    </w:p>
    <w:p w:rsidR="003D3CA7" w:rsidRDefault="003D3CA7" w:rsidP="004650B8">
      <w:pPr>
        <w:spacing w:line="360" w:lineRule="auto"/>
        <w:rPr>
          <w:u w:val="single"/>
        </w:rPr>
      </w:pPr>
    </w:p>
    <w:p w:rsidR="00AF74AF" w:rsidRDefault="00AF74AF" w:rsidP="004650B8">
      <w:pPr>
        <w:spacing w:line="360" w:lineRule="auto"/>
      </w:pPr>
      <w:r>
        <w:rPr>
          <w:u w:val="single"/>
        </w:rPr>
        <w:t>Председательствующий.</w:t>
      </w:r>
      <w:r>
        <w:t xml:space="preserve"> Хорошо. Спасибо большое.</w:t>
      </w:r>
    </w:p>
    <w:p w:rsidR="00AF74AF" w:rsidRDefault="00AF74AF" w:rsidP="004650B8">
      <w:pPr>
        <w:spacing w:line="360" w:lineRule="auto"/>
      </w:pPr>
      <w:r>
        <w:t xml:space="preserve">Председатель комитета </w:t>
      </w:r>
      <w:r w:rsidR="003D3CA7">
        <w:t xml:space="preserve">по аграрной политике, природопользованию и экологии Законодательного Собрания </w:t>
      </w:r>
      <w:r>
        <w:t>Владимирской областной Антов П</w:t>
      </w:r>
      <w:r w:rsidR="003D3CA7">
        <w:t>авел Генрихович. Подготовиться Председателю К</w:t>
      </w:r>
      <w:r>
        <w:t>омитета</w:t>
      </w:r>
      <w:r w:rsidR="003D3CA7">
        <w:t xml:space="preserve"> по вопросам аграрной политики и потребительского рынка</w:t>
      </w:r>
      <w:r>
        <w:t xml:space="preserve"> Московской областной Думы</w:t>
      </w:r>
      <w:r w:rsidR="003D3CA7">
        <w:t xml:space="preserve"> </w:t>
      </w:r>
      <w:proofErr w:type="spellStart"/>
      <w:r w:rsidR="003D3CA7">
        <w:t>Керселяну</w:t>
      </w:r>
      <w:proofErr w:type="spellEnd"/>
      <w:r w:rsidR="003D3CA7">
        <w:t xml:space="preserve"> Сергею </w:t>
      </w:r>
      <w:proofErr w:type="spellStart"/>
      <w:r w:rsidR="003D3CA7">
        <w:t>Айковичу</w:t>
      </w:r>
      <w:proofErr w:type="spellEnd"/>
      <w:r>
        <w:t>. Пожалуйста.</w:t>
      </w:r>
    </w:p>
    <w:p w:rsidR="003D3CA7" w:rsidRDefault="003D3CA7" w:rsidP="004650B8">
      <w:pPr>
        <w:spacing w:line="360" w:lineRule="auto"/>
        <w:rPr>
          <w:u w:val="single"/>
        </w:rPr>
      </w:pPr>
    </w:p>
    <w:p w:rsidR="00AF74AF" w:rsidRDefault="00AF74AF" w:rsidP="004650B8">
      <w:pPr>
        <w:spacing w:line="360" w:lineRule="auto"/>
      </w:pPr>
      <w:r>
        <w:rPr>
          <w:u w:val="single"/>
        </w:rPr>
        <w:t>Антов П.Г.</w:t>
      </w:r>
      <w:r>
        <w:t xml:space="preserve"> Во-первых, позвольте, Владимир Иванович, вас поблагодарить за вашу блестящую речь. Каждый человек, которому наша </w:t>
      </w:r>
      <w:r w:rsidR="00A04E21">
        <w:t xml:space="preserve">родная земля </w:t>
      </w:r>
      <w:r>
        <w:t>дорога, он с вами.</w:t>
      </w:r>
    </w:p>
    <w:p w:rsidR="00AF74AF" w:rsidRDefault="00AF74AF" w:rsidP="004650B8">
      <w:pPr>
        <w:spacing w:line="360" w:lineRule="auto"/>
      </w:pPr>
      <w:r>
        <w:t xml:space="preserve">Много очень сказано, я повторяться не буду, постараюсь как можно короче. Но так, как готовился к выступлению, меня поразило несколько цифр, я их приведу. По итогам всероссийской сельскохозяйственной переписи, проведенной в 2016 году, 51 миллион га земель сельскохозяйственного назначения не участвовало в переписи. Их владельцев или пользователей найти не удалось. Это мониторинг экономической ситуации, подготовленный РАН с Институтом </w:t>
      </w:r>
      <w:r w:rsidR="003D3CA7">
        <w:t xml:space="preserve">экономической политики им. Е.Т. </w:t>
      </w:r>
      <w:r>
        <w:t>Гайдара и Всероссийской академией внешней торговли. То есть</w:t>
      </w:r>
      <w:r w:rsidR="003D3CA7">
        <w:t>,</w:t>
      </w:r>
      <w:r>
        <w:t xml:space="preserve"> государство тратит огромные деньги на то, чтобы произвести перепись. Эти люди имеют, я иначе как наглость, это не назову, не только не явиться, но и потом не предоставить никаких документов о том, кто они и что они собираются делать с этой землей. </w:t>
      </w:r>
    </w:p>
    <w:p w:rsidR="00AF74AF" w:rsidRDefault="00AF74AF" w:rsidP="004650B8">
      <w:pPr>
        <w:spacing w:line="360" w:lineRule="auto"/>
        <w:rPr>
          <w:szCs w:val="40"/>
        </w:rPr>
      </w:pPr>
      <w:r>
        <w:t xml:space="preserve">Ни  за кем не закрепленные земли – 30 миллионов и используемые не по назначению земли – 17 миллионов. Таким образом, 97 миллионов га, а это 44 процента всех сельхозугодий страны, вот такой огромный пласт, как он распределяется. </w:t>
      </w:r>
      <w:r>
        <w:rPr>
          <w:szCs w:val="40"/>
        </w:rPr>
        <w:t xml:space="preserve">Но, мне кажется, если мы собираемся приводить земли в порядок, то, прежде всего, должна быть жёсткая позиция государства, так как есть государство, где на выборы человек пришёл, ему штамп не поставили в паспорт, он после этого не может получить ни одной справки в административных органах. Проведение вот таких переписей – это просто деньги на ветер, надо их упорядочить. </w:t>
      </w:r>
    </w:p>
    <w:p w:rsidR="00AF74AF" w:rsidRDefault="00AF74AF" w:rsidP="004650B8">
      <w:pPr>
        <w:spacing w:line="360" w:lineRule="auto"/>
        <w:rPr>
          <w:szCs w:val="40"/>
        </w:rPr>
      </w:pPr>
      <w:r>
        <w:rPr>
          <w:szCs w:val="40"/>
        </w:rPr>
        <w:t>Также хотел бы сказать о том, что, оттуда же вот данные, в мире из деградационных таких процессов, о которых здесь мы рассказали, при сохранении существующего состояния земледелия и орошения производство продовольствия к 2030 году упадёт на уровень 1990 года, вот к чему мы движемся.</w:t>
      </w:r>
    </w:p>
    <w:p w:rsidR="00AF74AF" w:rsidRDefault="00AF74AF" w:rsidP="004650B8">
      <w:pPr>
        <w:spacing w:line="360" w:lineRule="auto"/>
        <w:rPr>
          <w:szCs w:val="40"/>
        </w:rPr>
      </w:pPr>
      <w:r>
        <w:rPr>
          <w:szCs w:val="40"/>
        </w:rPr>
        <w:t>И хотел бы сказать о том, что мы 8 месяцев во Владимирском Законодательном Собрании занимаемся вопросом неиспользуемых сельхозугодий и создаётся такое впечатление, что в то время, когда люди пахали эту землю, ухаживали за ней, холили её, лелеяли, те люди, которые в период безнаказанного раздела нашей страны захватили эти земли, которые на сегодняшний день не используются, готовились к тому, чтобы также продолжать безнаказанно их использовать либо сдавая в аренду, либо просто закладывая в банки, либо ждут какого-то часа, когда они смогут эти земли, наконец, продать по тем безумным ценам, по которым они их предлагают на сегодняшний день на рынке.</w:t>
      </w:r>
    </w:p>
    <w:p w:rsidR="00AF74AF" w:rsidRDefault="00AF74AF" w:rsidP="004650B8">
      <w:pPr>
        <w:spacing w:line="360" w:lineRule="auto"/>
        <w:rPr>
          <w:szCs w:val="40"/>
        </w:rPr>
      </w:pPr>
      <w:r>
        <w:rPr>
          <w:szCs w:val="40"/>
        </w:rPr>
        <w:t>И охватывало отчаяние от того, что никак нельзя обойти столько всяких актов, подзаконных каких-то актов, каких-то документов ещё принято. Так обложились, что вот в раз создать какую-то чёткую систему передачи неиспользуемых земель для людей, которые хотят это ещё пока делать, просто не было возможности. Но мы разработали свои предложения и направили их вам.</w:t>
      </w:r>
    </w:p>
    <w:p w:rsidR="00AF74AF" w:rsidRDefault="00AF74AF" w:rsidP="00AA7A90">
      <w:pPr>
        <w:spacing w:line="360" w:lineRule="auto"/>
        <w:rPr>
          <w:szCs w:val="40"/>
        </w:rPr>
      </w:pPr>
      <w:r>
        <w:rPr>
          <w:szCs w:val="40"/>
        </w:rPr>
        <w:t xml:space="preserve">Мы приняли осенью прошлого года во Владимирском </w:t>
      </w:r>
      <w:proofErr w:type="spellStart"/>
      <w:r>
        <w:rPr>
          <w:szCs w:val="40"/>
        </w:rPr>
        <w:t>Заксобрании</w:t>
      </w:r>
      <w:proofErr w:type="spellEnd"/>
      <w:r>
        <w:rPr>
          <w:szCs w:val="40"/>
        </w:rPr>
        <w:t xml:space="preserve"> такой на местном уровне закон: 200 гектаров земли выдавать крестьянско-фермерским хозяйствам для того, чтобы они могли заниматься расширением своих хозяйств бесплатно на шесть лет с последующим переоформлением, если это понадобится. До сих пор никто не взял, вот, что страшно. У людей глаза гаснут, никто уже не хочет этим заниматься.</w:t>
      </w:r>
    </w:p>
    <w:p w:rsidR="00AF74AF" w:rsidRDefault="00AF74AF" w:rsidP="00AA7A90">
      <w:pPr>
        <w:autoSpaceDE w:val="0"/>
        <w:autoSpaceDN w:val="0"/>
        <w:adjustRightInd w:val="0"/>
        <w:spacing w:line="360" w:lineRule="auto"/>
        <w:ind w:firstLine="709"/>
        <w:rPr>
          <w:szCs w:val="40"/>
        </w:rPr>
      </w:pPr>
      <w:r>
        <w:rPr>
          <w:szCs w:val="40"/>
        </w:rPr>
        <w:t xml:space="preserve">И вот когда ещё изучал вот эти всякие документы, в том числе федеральный закон "Об обороте земель </w:t>
      </w:r>
      <w:proofErr w:type="spellStart"/>
      <w:r>
        <w:rPr>
          <w:szCs w:val="40"/>
        </w:rPr>
        <w:t>сельхозназначения</w:t>
      </w:r>
      <w:proofErr w:type="spellEnd"/>
      <w:r>
        <w:rPr>
          <w:szCs w:val="40"/>
        </w:rPr>
        <w:t>", вот, например, там есть такой пункт, который предполагает ограничить монополию на владение земель на уровне каких-то районов, муниципалитетов. И там указано, что если передаётся</w:t>
      </w:r>
      <w:r w:rsidR="00AA7A90">
        <w:rPr>
          <w:szCs w:val="40"/>
        </w:rPr>
        <w:t xml:space="preserve"> «</w:t>
      </w:r>
      <w:r w:rsidR="00AA7A90">
        <w:rPr>
          <w:rFonts w:eastAsia="SimSun"/>
        </w:rPr>
        <w:t xml:space="preserve">Максимальный размер общей площади сельскохозяйственных угодий», </w:t>
      </w:r>
      <w:r>
        <w:rPr>
          <w:szCs w:val="40"/>
        </w:rPr>
        <w:t xml:space="preserve"> вообще фраза парадоксальная, это пункт 2 статья 4: не менее 10 процентов, прямо написано: не менее 10 процентов. То есть она даже смысла не имеет, эта фраза, должно находиться в одних руках. Надо, конечно, это переиначить: но пусть не более 10 процентов, но как-то разумно, не 100 процентов как в тех областях, где земля представляет из себя действительную ценность. Вот такие законы у нас.</w:t>
      </w:r>
    </w:p>
    <w:p w:rsidR="00AF74AF" w:rsidRDefault="00AF74AF" w:rsidP="00AA7A90">
      <w:pPr>
        <w:spacing w:line="360" w:lineRule="auto"/>
        <w:rPr>
          <w:szCs w:val="40"/>
        </w:rPr>
      </w:pPr>
      <w:r>
        <w:rPr>
          <w:szCs w:val="40"/>
        </w:rPr>
        <w:t xml:space="preserve">Ну и хотелось бы сказать, что во Владимирской области землю </w:t>
      </w:r>
      <w:r w:rsidR="00AA7A90">
        <w:rPr>
          <w:szCs w:val="40"/>
        </w:rPr>
        <w:t xml:space="preserve">уже </w:t>
      </w:r>
      <w:r>
        <w:rPr>
          <w:szCs w:val="40"/>
        </w:rPr>
        <w:t>не берут, а Владимирская область больше Сицилия. А Силиция в своё время являлась предметом войн Древнего мира между Карфагеном и Римской империей, которая являлась житницей всего Древнего мира, а сейчас земля не нужна уже.</w:t>
      </w:r>
    </w:p>
    <w:p w:rsidR="00AA7A90" w:rsidRDefault="00AA7A90" w:rsidP="004650B8">
      <w:pPr>
        <w:spacing w:line="360" w:lineRule="auto"/>
        <w:rPr>
          <w:szCs w:val="40"/>
          <w:u w:val="single"/>
        </w:rPr>
      </w:pPr>
    </w:p>
    <w:p w:rsidR="00AF74AF" w:rsidRDefault="00AF74AF" w:rsidP="004650B8">
      <w:pPr>
        <w:spacing w:line="360" w:lineRule="auto"/>
        <w:rPr>
          <w:szCs w:val="40"/>
        </w:rPr>
      </w:pPr>
      <w:r>
        <w:rPr>
          <w:szCs w:val="40"/>
          <w:u w:val="single"/>
        </w:rPr>
        <w:t>Председательствующий</w:t>
      </w:r>
      <w:r>
        <w:rPr>
          <w:szCs w:val="40"/>
        </w:rPr>
        <w:t xml:space="preserve">. Спасибо, Павел </w:t>
      </w:r>
      <w:r>
        <w:t>Генрихович.</w:t>
      </w:r>
      <w:r>
        <w:rPr>
          <w:szCs w:val="40"/>
        </w:rPr>
        <w:t xml:space="preserve"> (Аплодисменты.)</w:t>
      </w:r>
    </w:p>
    <w:p w:rsidR="00AF74AF" w:rsidRDefault="00AF74AF" w:rsidP="004650B8">
      <w:pPr>
        <w:spacing w:line="360" w:lineRule="auto"/>
        <w:rPr>
          <w:szCs w:val="40"/>
        </w:rPr>
      </w:pPr>
      <w:r>
        <w:rPr>
          <w:szCs w:val="40"/>
        </w:rPr>
        <w:t xml:space="preserve">Мы эту боль </w:t>
      </w:r>
      <w:r w:rsidR="00AA7A90">
        <w:rPr>
          <w:szCs w:val="40"/>
        </w:rPr>
        <w:t xml:space="preserve">тоже </w:t>
      </w:r>
      <w:r>
        <w:rPr>
          <w:szCs w:val="40"/>
        </w:rPr>
        <w:t>понимаем. Если бы это было как в Краснодаре</w:t>
      </w:r>
      <w:r w:rsidR="00AA7A90">
        <w:rPr>
          <w:szCs w:val="40"/>
        </w:rPr>
        <w:t xml:space="preserve"> и</w:t>
      </w:r>
      <w:r>
        <w:rPr>
          <w:szCs w:val="40"/>
        </w:rPr>
        <w:t xml:space="preserve"> Ростове</w:t>
      </w:r>
      <w:r w:rsidR="00AA7A90">
        <w:rPr>
          <w:szCs w:val="40"/>
        </w:rPr>
        <w:t xml:space="preserve">, </w:t>
      </w:r>
      <w:r>
        <w:rPr>
          <w:szCs w:val="40"/>
        </w:rPr>
        <w:t>но тем не менее</w:t>
      </w:r>
      <w:r w:rsidR="00AA7A90">
        <w:rPr>
          <w:szCs w:val="40"/>
        </w:rPr>
        <w:t xml:space="preserve"> только всего лишь</w:t>
      </w:r>
      <w:r>
        <w:rPr>
          <w:szCs w:val="40"/>
        </w:rPr>
        <w:t xml:space="preserve"> 46 процентов используется земель. Послушайте</w:t>
      </w:r>
      <w:r w:rsidR="00AA7A90">
        <w:rPr>
          <w:szCs w:val="40"/>
        </w:rPr>
        <w:t>,</w:t>
      </w:r>
      <w:r>
        <w:rPr>
          <w:szCs w:val="40"/>
        </w:rPr>
        <w:t xml:space="preserve"> у себя на комитете, в Думе начинайте эту работу. Начинайте самым серьёзным образом, надо восстанавливать ситуац</w:t>
      </w:r>
      <w:r w:rsidR="00AA7A90">
        <w:rPr>
          <w:szCs w:val="40"/>
        </w:rPr>
        <w:t>ию, другого нет выхода, находите</w:t>
      </w:r>
      <w:r>
        <w:rPr>
          <w:szCs w:val="40"/>
        </w:rPr>
        <w:t xml:space="preserve"> механизмы. Должны зарождаться снизу те механизмы, которые бы помогли нам сдвинуть ситуацию в лучшую </w:t>
      </w:r>
      <w:r w:rsidR="00AA7A90">
        <w:rPr>
          <w:szCs w:val="40"/>
        </w:rPr>
        <w:t>сторону</w:t>
      </w:r>
      <w:r>
        <w:rPr>
          <w:szCs w:val="40"/>
        </w:rPr>
        <w:t xml:space="preserve">. Мы понимаем, за три года 3 миллиона ввели, 2 миллиона вывели, то есть </w:t>
      </w:r>
      <w:r w:rsidR="00AA7A90">
        <w:rPr>
          <w:szCs w:val="40"/>
        </w:rPr>
        <w:t xml:space="preserve">это </w:t>
      </w:r>
      <w:r>
        <w:rPr>
          <w:szCs w:val="40"/>
        </w:rPr>
        <w:t>вопросы более глубинные, но мы их все в комплексе должны решать. Спасибо.</w:t>
      </w:r>
    </w:p>
    <w:p w:rsidR="00AE4343" w:rsidRDefault="00AA7A90" w:rsidP="004650B8">
      <w:pPr>
        <w:spacing w:line="360" w:lineRule="auto"/>
        <w:rPr>
          <w:szCs w:val="40"/>
        </w:rPr>
      </w:pPr>
      <w:r>
        <w:rPr>
          <w:szCs w:val="40"/>
        </w:rPr>
        <w:t>В</w:t>
      </w:r>
      <w:r w:rsidR="00AF74AF">
        <w:rPr>
          <w:szCs w:val="40"/>
        </w:rPr>
        <w:t xml:space="preserve">ыступает </w:t>
      </w:r>
      <w:r>
        <w:rPr>
          <w:szCs w:val="40"/>
        </w:rPr>
        <w:t>Председатель</w:t>
      </w:r>
      <w:r w:rsidR="00AF74AF">
        <w:rPr>
          <w:szCs w:val="40"/>
        </w:rPr>
        <w:t xml:space="preserve"> комитета </w:t>
      </w:r>
      <w:r>
        <w:rPr>
          <w:szCs w:val="40"/>
        </w:rPr>
        <w:t xml:space="preserve">по вопросам аграрной </w:t>
      </w:r>
      <w:r w:rsidR="00AE4343">
        <w:rPr>
          <w:szCs w:val="40"/>
        </w:rPr>
        <w:t xml:space="preserve">политики и потребительского рынка </w:t>
      </w:r>
      <w:r w:rsidR="00AF74AF">
        <w:rPr>
          <w:szCs w:val="40"/>
        </w:rPr>
        <w:t>Московской област</w:t>
      </w:r>
      <w:r w:rsidR="00AE4343">
        <w:rPr>
          <w:szCs w:val="40"/>
        </w:rPr>
        <w:t xml:space="preserve">ной Думы </w:t>
      </w:r>
      <w:proofErr w:type="spellStart"/>
      <w:r w:rsidR="00AE4343">
        <w:rPr>
          <w:szCs w:val="40"/>
        </w:rPr>
        <w:t>Керселян</w:t>
      </w:r>
      <w:proofErr w:type="spellEnd"/>
      <w:r w:rsidR="00AE4343">
        <w:rPr>
          <w:szCs w:val="40"/>
        </w:rPr>
        <w:t xml:space="preserve"> Сергей </w:t>
      </w:r>
      <w:proofErr w:type="spellStart"/>
      <w:r w:rsidR="00AE4343">
        <w:rPr>
          <w:szCs w:val="40"/>
        </w:rPr>
        <w:t>Айкович</w:t>
      </w:r>
      <w:proofErr w:type="spellEnd"/>
      <w:r w:rsidR="00AF74AF">
        <w:rPr>
          <w:szCs w:val="40"/>
        </w:rPr>
        <w:t xml:space="preserve">. Подготовиться товарищу </w:t>
      </w:r>
      <w:proofErr w:type="spellStart"/>
      <w:r w:rsidR="00AF74AF">
        <w:rPr>
          <w:szCs w:val="40"/>
        </w:rPr>
        <w:t>Таранину</w:t>
      </w:r>
      <w:proofErr w:type="spellEnd"/>
      <w:r w:rsidR="00AE4343">
        <w:rPr>
          <w:szCs w:val="40"/>
        </w:rPr>
        <w:t xml:space="preserve"> Виктору Ивановичу, директору овощеводческого хозяйства ЗАО «Дашковка»</w:t>
      </w:r>
      <w:r w:rsidR="00AF74AF">
        <w:rPr>
          <w:szCs w:val="40"/>
        </w:rPr>
        <w:t xml:space="preserve">. </w:t>
      </w:r>
    </w:p>
    <w:p w:rsidR="00AF74AF" w:rsidRDefault="00AF74AF" w:rsidP="004650B8">
      <w:pPr>
        <w:spacing w:line="360" w:lineRule="auto"/>
        <w:rPr>
          <w:szCs w:val="40"/>
        </w:rPr>
      </w:pPr>
      <w:r>
        <w:rPr>
          <w:szCs w:val="40"/>
        </w:rPr>
        <w:t xml:space="preserve">Я позволю в связи с тем, что судьба так сложилась, что мы </w:t>
      </w:r>
      <w:r w:rsidR="00AE4343">
        <w:rPr>
          <w:szCs w:val="40"/>
        </w:rPr>
        <w:t xml:space="preserve">наше заседание </w:t>
      </w:r>
      <w:r>
        <w:rPr>
          <w:szCs w:val="40"/>
        </w:rPr>
        <w:t>начали поздно, сегодня бюджет слушали, давайте мы вот так договоримся, у нас выступ</w:t>
      </w:r>
      <w:r w:rsidR="00AE4343">
        <w:rPr>
          <w:szCs w:val="40"/>
        </w:rPr>
        <w:t>и</w:t>
      </w:r>
      <w:r>
        <w:rPr>
          <w:szCs w:val="40"/>
        </w:rPr>
        <w:t xml:space="preserve">т </w:t>
      </w:r>
      <w:r w:rsidR="00AE4343">
        <w:rPr>
          <w:szCs w:val="40"/>
        </w:rPr>
        <w:t>от</w:t>
      </w:r>
      <w:r>
        <w:rPr>
          <w:szCs w:val="40"/>
        </w:rPr>
        <w:t xml:space="preserve"> законодательных органов власти Подмосковье, потом мы дадим выступить нашим руководителям крупных хозяй</w:t>
      </w:r>
      <w:r w:rsidR="00AE4343">
        <w:rPr>
          <w:szCs w:val="40"/>
        </w:rPr>
        <w:t>ств, фермерских хозяйств, науке</w:t>
      </w:r>
      <w:r>
        <w:rPr>
          <w:szCs w:val="40"/>
        </w:rPr>
        <w:t xml:space="preserve">. Не повторяться, по 5 минут с тем, чтобы в 18.10 мы завершили нашу работу. Договорились? Прошу всех набраться терпения. </w:t>
      </w:r>
    </w:p>
    <w:p w:rsidR="00AF74AF" w:rsidRDefault="00AF74AF" w:rsidP="004650B8">
      <w:pPr>
        <w:spacing w:line="360" w:lineRule="auto"/>
        <w:rPr>
          <w:szCs w:val="40"/>
        </w:rPr>
      </w:pPr>
      <w:r>
        <w:rPr>
          <w:szCs w:val="40"/>
        </w:rPr>
        <w:t>Пожалуйста, Сергей</w:t>
      </w:r>
      <w:r w:rsidR="00AE4343">
        <w:rPr>
          <w:szCs w:val="40"/>
        </w:rPr>
        <w:t xml:space="preserve"> </w:t>
      </w:r>
      <w:proofErr w:type="spellStart"/>
      <w:r w:rsidR="00AE4343">
        <w:rPr>
          <w:szCs w:val="40"/>
        </w:rPr>
        <w:t>Айкович</w:t>
      </w:r>
      <w:proofErr w:type="spellEnd"/>
      <w:r>
        <w:rPr>
          <w:szCs w:val="40"/>
        </w:rPr>
        <w:t xml:space="preserve">. </w:t>
      </w:r>
    </w:p>
    <w:p w:rsidR="00E36928" w:rsidRDefault="00E36928" w:rsidP="004650B8">
      <w:pPr>
        <w:spacing w:line="360" w:lineRule="auto"/>
        <w:rPr>
          <w:szCs w:val="40"/>
          <w:u w:val="single"/>
        </w:rPr>
      </w:pPr>
    </w:p>
    <w:p w:rsidR="00AF74AF" w:rsidRDefault="00AE4343" w:rsidP="004650B8">
      <w:pPr>
        <w:spacing w:line="360" w:lineRule="auto"/>
        <w:rPr>
          <w:szCs w:val="40"/>
        </w:rPr>
      </w:pPr>
      <w:proofErr w:type="spellStart"/>
      <w:r>
        <w:rPr>
          <w:szCs w:val="40"/>
          <w:u w:val="single"/>
        </w:rPr>
        <w:t>Керселян</w:t>
      </w:r>
      <w:proofErr w:type="spellEnd"/>
      <w:r>
        <w:rPr>
          <w:szCs w:val="40"/>
          <w:u w:val="single"/>
        </w:rPr>
        <w:t xml:space="preserve"> С</w:t>
      </w:r>
      <w:r w:rsidR="00AF74AF">
        <w:rPr>
          <w:szCs w:val="40"/>
          <w:u w:val="single"/>
        </w:rPr>
        <w:t>.А.</w:t>
      </w:r>
      <w:r w:rsidR="00AF74AF">
        <w:rPr>
          <w:szCs w:val="40"/>
        </w:rPr>
        <w:t xml:space="preserve"> Уважаемый Владимир Иванович, уважаемые коллеги! Начиная с 2013 года в Московской области введен в оборот более 350 тысяч гектаров земель. Но, по вашей оценке, это не самые лучшие результаты, Московская область находится не в самых ведущих позициях по этому показателю. Но у нас есть еще объективные трудности. Наш комитет проанализировал эту ситуацию и хотел бы на ваше обсуждение сегодняшнего высокого собрания представить, какие предложения. </w:t>
      </w:r>
    </w:p>
    <w:p w:rsidR="00AF74AF" w:rsidRDefault="00AF74AF" w:rsidP="004650B8">
      <w:pPr>
        <w:spacing w:line="360" w:lineRule="auto"/>
        <w:rPr>
          <w:szCs w:val="40"/>
        </w:rPr>
      </w:pPr>
      <w:r>
        <w:rPr>
          <w:szCs w:val="40"/>
        </w:rPr>
        <w:t xml:space="preserve">Первое. В настоящее время размер максимального штрафа для юридического лица 700 тысяч рублей, при этом не имеет значения, сколько земельных участков </w:t>
      </w:r>
      <w:proofErr w:type="spellStart"/>
      <w:r>
        <w:rPr>
          <w:szCs w:val="40"/>
        </w:rPr>
        <w:t>селькохозяйственного</w:t>
      </w:r>
      <w:proofErr w:type="spellEnd"/>
      <w:r>
        <w:rPr>
          <w:szCs w:val="40"/>
        </w:rPr>
        <w:t xml:space="preserve"> назначения используется организацией не по целевому использованию. А ведь это существенно. Предлагаем привлекать к ответственности за нарушение целевого использования с каждого отдельно взятого земельного участка. </w:t>
      </w:r>
    </w:p>
    <w:p w:rsidR="00AF74AF" w:rsidRDefault="00AF74AF" w:rsidP="004650B8">
      <w:pPr>
        <w:spacing w:line="360" w:lineRule="auto"/>
        <w:rPr>
          <w:szCs w:val="40"/>
        </w:rPr>
      </w:pPr>
      <w:r>
        <w:rPr>
          <w:szCs w:val="40"/>
        </w:rPr>
        <w:t xml:space="preserve">Второе. В настоящее время установлены две ставки земельного налога, на использование земли – 3 процента, на неиспользование – 1,5 процента. Мы предлагаем ужесточить это правило до 5 процентов. </w:t>
      </w:r>
    </w:p>
    <w:p w:rsidR="00AF74AF" w:rsidRDefault="00AF74AF" w:rsidP="004650B8">
      <w:pPr>
        <w:spacing w:line="360" w:lineRule="auto"/>
        <w:rPr>
          <w:szCs w:val="40"/>
        </w:rPr>
      </w:pPr>
      <w:r>
        <w:rPr>
          <w:szCs w:val="40"/>
        </w:rPr>
        <w:t xml:space="preserve">Третье. Сейчас недобросовестные собственники переоформляют право на земельные участки, пытаясь избежать административной ответственности. В связи с этим предлагаем запретить совершение любой сделки с момента выявления факта нарушения законодательства, вплоть до его устранения. В едином государственном реестре недвижимости будет стоять запись об обременении и сделку нельзя будет зарегистрировать. </w:t>
      </w:r>
    </w:p>
    <w:p w:rsidR="00AF74AF" w:rsidRDefault="00AF74AF" w:rsidP="004650B8">
      <w:pPr>
        <w:spacing w:line="360" w:lineRule="auto"/>
        <w:rPr>
          <w:szCs w:val="40"/>
        </w:rPr>
      </w:pPr>
      <w:r>
        <w:rPr>
          <w:szCs w:val="40"/>
        </w:rPr>
        <w:t xml:space="preserve">Четвертое. Необходимо законодательно закрепить возможность изъятия земельных участков при условии выявления фактов их неиспользования в течение двух лет. Сейчас норма три года. Мы предлагаем ужесточить до двух лет. </w:t>
      </w:r>
    </w:p>
    <w:p w:rsidR="00AF74AF" w:rsidRDefault="00AF74AF" w:rsidP="004650B8">
      <w:pPr>
        <w:spacing w:line="360" w:lineRule="auto"/>
        <w:rPr>
          <w:szCs w:val="40"/>
        </w:rPr>
      </w:pPr>
      <w:r>
        <w:rPr>
          <w:szCs w:val="40"/>
        </w:rPr>
        <w:t xml:space="preserve">Пятое. Необходимо включить в перечень признаков неиспользования земельных участков дополнительный признак, отсутствие данной статистической отчетности об итогах сева под урожай за год, предшествующий проверке использования земельного участка. </w:t>
      </w:r>
    </w:p>
    <w:p w:rsidR="00AF74AF" w:rsidRDefault="00AF74AF" w:rsidP="004650B8">
      <w:pPr>
        <w:spacing w:line="360" w:lineRule="auto"/>
        <w:rPr>
          <w:szCs w:val="40"/>
        </w:rPr>
      </w:pPr>
      <w:r>
        <w:rPr>
          <w:szCs w:val="40"/>
        </w:rPr>
        <w:t>Шестое. При осуществлении контрольных мероприятий выявлена сложность в поиске собственника. В выписке из единого государственного реестра недвижимости адрес собс</w:t>
      </w:r>
      <w:r w:rsidR="007B7882">
        <w:rPr>
          <w:szCs w:val="40"/>
        </w:rPr>
        <w:t>твенника не указывается, в связи</w:t>
      </w:r>
      <w:r>
        <w:rPr>
          <w:szCs w:val="40"/>
        </w:rPr>
        <w:t xml:space="preserve"> с чем контрольным органам приходится тратить время на запросы этих сведений. Предлагаем включить в единый государственный реестр недвижимости сведения об адресе регистрации и месте жительства собственника земельного участка, а также дополнительные сведения о виде сельскохозяйственных угодий и о наличии или отсутствии мелиоративных систем на земельные участки. </w:t>
      </w:r>
    </w:p>
    <w:p w:rsidR="007B7882" w:rsidRDefault="00AF74AF" w:rsidP="004650B8">
      <w:pPr>
        <w:spacing w:line="360" w:lineRule="auto"/>
        <w:ind w:firstLine="708"/>
        <w:rPr>
          <w:szCs w:val="40"/>
        </w:rPr>
      </w:pPr>
      <w:r>
        <w:rPr>
          <w:szCs w:val="40"/>
        </w:rPr>
        <w:t>Седьмое. Необходимо решить вопрос с бесхозяйными мелиоративными системами. Действующим законодательством не определен ни их статус, ни порядок, ни списание в случае 100-процентного износа и полного разрушения, при котором не требуется проведения технических мероприятий по их ликвидации. При этом следует учесть позицию президиума Верховного Суда Российской Федерации относительно прав собственности на гидротехнические сооружения, в соответствии с ней мелиоративные системы не имеют самостоятельного функционального назначения, созданные исключительно в целях улучшения качества земель и обслуживают только земельный участок, на котором они расположены в связи, с чем являются его неотъемлемой частью. И в соответствии со статьей 135 Гражданского кодекса должны следовать судьбе этого земельного участка. Это позволит признать право собственности на мелиоративную систему за собственником земельного участка, на котором система размещена</w:t>
      </w:r>
      <w:r w:rsidR="007B7882" w:rsidRPr="007B7882">
        <w:rPr>
          <w:szCs w:val="40"/>
        </w:rPr>
        <w:t xml:space="preserve"> </w:t>
      </w:r>
      <w:r w:rsidR="007B7882">
        <w:rPr>
          <w:szCs w:val="40"/>
        </w:rPr>
        <w:t>и определить ее дальнейшую судьбу.</w:t>
      </w:r>
    </w:p>
    <w:p w:rsidR="00AF74AF" w:rsidRDefault="00AF74AF" w:rsidP="004650B8">
      <w:pPr>
        <w:spacing w:line="360" w:lineRule="auto"/>
        <w:rPr>
          <w:szCs w:val="40"/>
        </w:rPr>
      </w:pPr>
      <w:r>
        <w:rPr>
          <w:szCs w:val="40"/>
        </w:rPr>
        <w:t xml:space="preserve">Решение вопроса о возможности и необходимости списания мелиоративных систем предлагаем возложить на постоянно действующие комиссии, созданные в субъектах при участии федеральных органов исполнительной власти или их подведомственных учреждений. </w:t>
      </w:r>
    </w:p>
    <w:p w:rsidR="00AF74AF" w:rsidRDefault="00AF74AF" w:rsidP="004650B8">
      <w:pPr>
        <w:spacing w:line="360" w:lineRule="auto"/>
        <w:rPr>
          <w:szCs w:val="40"/>
        </w:rPr>
      </w:pPr>
      <w:r>
        <w:rPr>
          <w:szCs w:val="40"/>
        </w:rPr>
        <w:t>Уважаемый Владимир Иванович, мы рассчитываем на то, что наши конкретные вот эти все предложения найдут свое отражение в итоговых сегодняшний документах.</w:t>
      </w:r>
    </w:p>
    <w:p w:rsidR="00AF74AF" w:rsidRDefault="00AF74AF" w:rsidP="004650B8">
      <w:pPr>
        <w:spacing w:line="360" w:lineRule="auto"/>
        <w:rPr>
          <w:szCs w:val="40"/>
        </w:rPr>
      </w:pPr>
      <w:r>
        <w:rPr>
          <w:szCs w:val="40"/>
        </w:rPr>
        <w:t xml:space="preserve">Спасибо. (Аплодисменты.) </w:t>
      </w:r>
    </w:p>
    <w:p w:rsidR="00E36928" w:rsidRDefault="00E36928" w:rsidP="004650B8">
      <w:pPr>
        <w:spacing w:line="360" w:lineRule="auto"/>
        <w:rPr>
          <w:szCs w:val="40"/>
          <w:u w:val="single"/>
        </w:rPr>
      </w:pPr>
    </w:p>
    <w:p w:rsidR="00AF74AF" w:rsidRDefault="00AF74AF" w:rsidP="004650B8">
      <w:pPr>
        <w:spacing w:line="360" w:lineRule="auto"/>
        <w:rPr>
          <w:szCs w:val="40"/>
        </w:rPr>
      </w:pPr>
      <w:r>
        <w:rPr>
          <w:szCs w:val="40"/>
          <w:u w:val="single"/>
        </w:rPr>
        <w:t>Председательствующий.</w:t>
      </w:r>
      <w:r>
        <w:rPr>
          <w:szCs w:val="40"/>
        </w:rPr>
        <w:t xml:space="preserve"> Спасибо, Сергей Яковлевич, за хорошее, как всегда</w:t>
      </w:r>
      <w:r w:rsidR="00E36928">
        <w:rPr>
          <w:szCs w:val="40"/>
        </w:rPr>
        <w:t>,</w:t>
      </w:r>
      <w:r>
        <w:rPr>
          <w:szCs w:val="40"/>
        </w:rPr>
        <w:t xml:space="preserve"> выступление. </w:t>
      </w:r>
    </w:p>
    <w:p w:rsidR="00AF74AF" w:rsidRDefault="00AF74AF" w:rsidP="004650B8">
      <w:pPr>
        <w:spacing w:line="360" w:lineRule="auto"/>
        <w:rPr>
          <w:szCs w:val="40"/>
        </w:rPr>
      </w:pPr>
      <w:r>
        <w:rPr>
          <w:szCs w:val="40"/>
        </w:rPr>
        <w:t xml:space="preserve">Виктор Иванович </w:t>
      </w:r>
      <w:proofErr w:type="spellStart"/>
      <w:r>
        <w:rPr>
          <w:szCs w:val="40"/>
        </w:rPr>
        <w:t>Таранин</w:t>
      </w:r>
      <w:proofErr w:type="spellEnd"/>
      <w:r>
        <w:rPr>
          <w:szCs w:val="40"/>
        </w:rPr>
        <w:t xml:space="preserve">, руководитель крупного сельскохозяйственного предприятия, Серпуховской район. Подготовиться </w:t>
      </w:r>
      <w:r w:rsidR="00E36928">
        <w:rPr>
          <w:szCs w:val="40"/>
        </w:rPr>
        <w:t xml:space="preserve">Главе </w:t>
      </w:r>
      <w:r>
        <w:rPr>
          <w:szCs w:val="40"/>
        </w:rPr>
        <w:t>фермер</w:t>
      </w:r>
      <w:r w:rsidR="00E36928">
        <w:rPr>
          <w:szCs w:val="40"/>
        </w:rPr>
        <w:t xml:space="preserve">ского хозяйства «Малая Русь» Тверской области </w:t>
      </w:r>
      <w:r>
        <w:rPr>
          <w:szCs w:val="40"/>
        </w:rPr>
        <w:t>Хомякову</w:t>
      </w:r>
      <w:r w:rsidR="00E36928">
        <w:rPr>
          <w:szCs w:val="40"/>
        </w:rPr>
        <w:t xml:space="preserve"> Юрию Викторовичу</w:t>
      </w:r>
      <w:r>
        <w:rPr>
          <w:szCs w:val="40"/>
        </w:rPr>
        <w:t>.</w:t>
      </w:r>
    </w:p>
    <w:p w:rsidR="00E36928" w:rsidRDefault="00E36928" w:rsidP="004650B8">
      <w:pPr>
        <w:spacing w:line="360" w:lineRule="auto"/>
        <w:rPr>
          <w:szCs w:val="40"/>
          <w:u w:val="single"/>
        </w:rPr>
      </w:pPr>
    </w:p>
    <w:p w:rsidR="00AF74AF" w:rsidRDefault="00AF74AF" w:rsidP="004650B8">
      <w:pPr>
        <w:spacing w:line="360" w:lineRule="auto"/>
        <w:rPr>
          <w:szCs w:val="40"/>
        </w:rPr>
      </w:pPr>
      <w:proofErr w:type="spellStart"/>
      <w:r>
        <w:rPr>
          <w:szCs w:val="40"/>
          <w:u w:val="single"/>
        </w:rPr>
        <w:t>Таранин</w:t>
      </w:r>
      <w:proofErr w:type="spellEnd"/>
      <w:r>
        <w:rPr>
          <w:szCs w:val="40"/>
          <w:u w:val="single"/>
        </w:rPr>
        <w:t xml:space="preserve"> В.И.</w:t>
      </w:r>
      <w:r>
        <w:rPr>
          <w:szCs w:val="40"/>
        </w:rPr>
        <w:t xml:space="preserve"> Уважаемый Владимир Иванович, когда я вас слушал и видел то, что было показано по использованию земли, и то состояние дел, которое есть, конечно, это вызывает слезы. И будь на месте министра, замминистра, видя такое состояние, конечно, необходимо наметить конкретный план и спросить: а почему так случилось? Почему те регионы, которые вы обозначили, там такое плачевное состояние дел? </w:t>
      </w:r>
    </w:p>
    <w:p w:rsidR="00AF74AF" w:rsidRDefault="00AF74AF" w:rsidP="004650B8">
      <w:pPr>
        <w:spacing w:line="360" w:lineRule="auto"/>
        <w:rPr>
          <w:szCs w:val="40"/>
        </w:rPr>
      </w:pPr>
      <w:r>
        <w:rPr>
          <w:szCs w:val="40"/>
        </w:rPr>
        <w:t xml:space="preserve">Вот за все эти годы спросили хоть с кого-нибудь, почему так в сельском хозяйстве? Почему у тебя так земля используется? Ни разу этого не было, я, во всяком случае, не знаю. </w:t>
      </w:r>
    </w:p>
    <w:p w:rsidR="00AF74AF" w:rsidRDefault="00AF74AF" w:rsidP="004650B8">
      <w:pPr>
        <w:spacing w:line="360" w:lineRule="auto"/>
        <w:rPr>
          <w:szCs w:val="40"/>
        </w:rPr>
      </w:pPr>
      <w:r>
        <w:rPr>
          <w:szCs w:val="40"/>
        </w:rPr>
        <w:t xml:space="preserve">И до тех пор, пока мы будем просто констатировать факты, что как плохо, и не спрашивать ответственных людей, кто за это отвечает, оно так и будет продолжаться. </w:t>
      </w:r>
    </w:p>
    <w:p w:rsidR="00AF74AF" w:rsidRDefault="00AF74AF" w:rsidP="004650B8">
      <w:pPr>
        <w:spacing w:line="360" w:lineRule="auto"/>
        <w:rPr>
          <w:szCs w:val="40"/>
        </w:rPr>
      </w:pPr>
      <w:r>
        <w:rPr>
          <w:szCs w:val="40"/>
        </w:rPr>
        <w:t xml:space="preserve">А земля, чтобы она использовалась, должна быть выгода, должно пользу приносить занятие землей, занятие сельским хозяйством, должно хозяйство приносить прибыль, чтобы он мог платить хорошую заработную плату своим работникам, чтобы они с удовольствием шли туда, чтобы мы могли им давать деньги на покупку жилья и прочее, и прочее, а этого сегодня нет. </w:t>
      </w:r>
    </w:p>
    <w:p w:rsidR="00AF74AF" w:rsidRDefault="00AF74AF" w:rsidP="004650B8">
      <w:pPr>
        <w:spacing w:line="360" w:lineRule="auto"/>
        <w:rPr>
          <w:szCs w:val="40"/>
        </w:rPr>
      </w:pPr>
      <w:r>
        <w:rPr>
          <w:szCs w:val="40"/>
        </w:rPr>
        <w:t xml:space="preserve">Очень обидно, когда сегодня говорят, что у нас хорошо развивается сельское хозяйство, и при этом приводят только в основном один показатель – сколько зерна мы много продали. Но никто не говорит, а сколько сократилось крупного рогатого скота за год, сколько за последние вот эти три месяца сократилось и почему сократилось количество коров? Почему это всё происходит? А потому что сегодня, за исключением крупных агрохолдингов, основные хозяйства находятся в очень тяжелом положении. </w:t>
      </w:r>
    </w:p>
    <w:p w:rsidR="00AF74AF" w:rsidRDefault="00AF74AF" w:rsidP="004650B8">
      <w:pPr>
        <w:spacing w:line="360" w:lineRule="auto"/>
        <w:rPr>
          <w:szCs w:val="40"/>
        </w:rPr>
      </w:pPr>
      <w:r>
        <w:rPr>
          <w:szCs w:val="40"/>
        </w:rPr>
        <w:t>Что мешает сегодня мне, как руководителю хозяйства, работать нормально и получать прибыль?</w:t>
      </w:r>
    </w:p>
    <w:p w:rsidR="00AF74AF" w:rsidRDefault="00AF74AF" w:rsidP="004650B8">
      <w:pPr>
        <w:spacing w:line="360" w:lineRule="auto"/>
        <w:rPr>
          <w:szCs w:val="40"/>
        </w:rPr>
      </w:pPr>
      <w:r>
        <w:rPr>
          <w:szCs w:val="40"/>
        </w:rPr>
        <w:t xml:space="preserve">Первое. Это нерешаемый вопрос взаимоотношения с торговыми сетями. С 2008 года мы ставим вопрос о торговой наценке. Вопрос не решается, он блокируется. А это могло бы и сельхозпроизводителю помочь и миллион России, всему населению снизить цены. Но этим, к сожалению, не занимаются. </w:t>
      </w:r>
    </w:p>
    <w:p w:rsidR="00AF74AF" w:rsidRDefault="00AF74AF" w:rsidP="004650B8">
      <w:pPr>
        <w:spacing w:line="360" w:lineRule="auto"/>
        <w:rPr>
          <w:szCs w:val="40"/>
        </w:rPr>
      </w:pPr>
      <w:r>
        <w:rPr>
          <w:szCs w:val="40"/>
        </w:rPr>
        <w:t>У нас сегодня практически нет своей техники для овощей. У нас сегодня нет гербицидов для овощей, всё закупочное. А кто несет вот за это ответственность? Вот мы об этом много раз здесь говорим, а где результат того, что мы здесь говорим? Кто это воплощать будет? Здесь люди, которые находятся, но они это знают многие эти вещи, но невозможно повлиять на правительство.</w:t>
      </w:r>
    </w:p>
    <w:p w:rsidR="00AF74AF" w:rsidRDefault="00AF74AF" w:rsidP="004650B8">
      <w:pPr>
        <w:spacing w:line="360" w:lineRule="auto"/>
        <w:rPr>
          <w:szCs w:val="40"/>
        </w:rPr>
      </w:pPr>
      <w:r>
        <w:rPr>
          <w:szCs w:val="40"/>
        </w:rPr>
        <w:t>Я считаю, у Думы, Владимир Иванович, большие возможности есть, когда приглашают сюда министров, они бы должны отвечать на эти вопросы, что вы здесь обозначили, почему такое безобразие?</w:t>
      </w:r>
    </w:p>
    <w:p w:rsidR="00AF74AF" w:rsidRDefault="00AF74AF" w:rsidP="004650B8">
      <w:pPr>
        <w:spacing w:line="360" w:lineRule="auto"/>
        <w:rPr>
          <w:szCs w:val="40"/>
        </w:rPr>
      </w:pPr>
      <w:r>
        <w:rPr>
          <w:szCs w:val="40"/>
        </w:rPr>
        <w:t xml:space="preserve">И еще, Владимир Иванович, что мешает и что давит? Это цены на горючее. Вы знаете, за 2018 год цены увеличились на 8 рублей, как минимум. А с апреля месяца и по май месяц, после того, как Козак сказал, что мы договорились, и цены будут заморожены, они еще выросли на 3.50. Где Козак? Где Министерство сельского хозяйства? Почему оно молчит? Почему оно нас не защищает? </w:t>
      </w:r>
    </w:p>
    <w:p w:rsidR="00AF74AF" w:rsidRDefault="00AF74AF" w:rsidP="004650B8">
      <w:pPr>
        <w:spacing w:line="360" w:lineRule="auto"/>
        <w:rPr>
          <w:szCs w:val="40"/>
        </w:rPr>
      </w:pPr>
      <w:r>
        <w:rPr>
          <w:szCs w:val="40"/>
        </w:rPr>
        <w:t xml:space="preserve">Понимаете, вот я недавно прочитал, говорят, на Западе бензин в 2 раза, почти в 2 раза дороже, чем в России. Дороже он там, дороже, но дальше-то автор этот не говорит о том, что там доходность предприятий и сельского жителя в 8 раз больше, чем у нас. Они не говорят о том, что сельхозпроизводителю в той же Англии на 50 процентов даётся скидка на всё горючее. Берётся только из расчёта того, сколько ему надо. </w:t>
      </w:r>
    </w:p>
    <w:p w:rsidR="00AF74AF" w:rsidRDefault="00AF74AF" w:rsidP="004650B8">
      <w:pPr>
        <w:spacing w:line="360" w:lineRule="auto"/>
        <w:rPr>
          <w:szCs w:val="40"/>
        </w:rPr>
      </w:pPr>
      <w:r>
        <w:rPr>
          <w:szCs w:val="40"/>
        </w:rPr>
        <w:t>До тех пор, пока мы не решим вот эти вопросы, а будем декларировать, ждать о том, что улучшится использование земли, я очень сомневаюсь. Спасибо. (Аплодисменты.)</w:t>
      </w:r>
    </w:p>
    <w:p w:rsidR="00CE32A5" w:rsidRDefault="00CE32A5" w:rsidP="004650B8">
      <w:pPr>
        <w:spacing w:line="360" w:lineRule="auto"/>
        <w:rPr>
          <w:szCs w:val="40"/>
          <w:u w:val="single"/>
        </w:rPr>
      </w:pPr>
    </w:p>
    <w:p w:rsidR="00AF74AF" w:rsidRDefault="00AF74AF" w:rsidP="004650B8">
      <w:pPr>
        <w:spacing w:line="360" w:lineRule="auto"/>
        <w:rPr>
          <w:szCs w:val="40"/>
        </w:rPr>
      </w:pPr>
      <w:r>
        <w:rPr>
          <w:szCs w:val="40"/>
          <w:u w:val="single"/>
        </w:rPr>
        <w:t>Председательствующий.</w:t>
      </w:r>
      <w:r>
        <w:rPr>
          <w:szCs w:val="40"/>
        </w:rPr>
        <w:t xml:space="preserve"> Спасибо, Виктор Иванович.</w:t>
      </w:r>
    </w:p>
    <w:p w:rsidR="00CE32A5" w:rsidRDefault="00AF74AF" w:rsidP="00CE32A5">
      <w:pPr>
        <w:spacing w:line="360" w:lineRule="auto"/>
        <w:rPr>
          <w:szCs w:val="40"/>
          <w:u w:val="single"/>
        </w:rPr>
      </w:pPr>
      <w:r>
        <w:rPr>
          <w:szCs w:val="40"/>
        </w:rPr>
        <w:t xml:space="preserve">Пожалуйста, мы договорились, выступает </w:t>
      </w:r>
      <w:r w:rsidR="00CE32A5">
        <w:rPr>
          <w:szCs w:val="40"/>
        </w:rPr>
        <w:t xml:space="preserve">Хомяков </w:t>
      </w:r>
      <w:r>
        <w:rPr>
          <w:szCs w:val="40"/>
        </w:rPr>
        <w:t xml:space="preserve">Юрий Викторович, глава фермерского хозяйства "Малая Русь", </w:t>
      </w:r>
      <w:proofErr w:type="spellStart"/>
      <w:r>
        <w:rPr>
          <w:szCs w:val="40"/>
        </w:rPr>
        <w:t>Кашинский</w:t>
      </w:r>
      <w:proofErr w:type="spellEnd"/>
      <w:r>
        <w:rPr>
          <w:szCs w:val="40"/>
        </w:rPr>
        <w:t xml:space="preserve"> район, Тверская область.</w:t>
      </w:r>
    </w:p>
    <w:p w:rsidR="00CE32A5" w:rsidRDefault="00CE32A5" w:rsidP="00CE32A5">
      <w:pPr>
        <w:spacing w:line="360" w:lineRule="auto"/>
        <w:rPr>
          <w:szCs w:val="40"/>
        </w:rPr>
      </w:pPr>
      <w:r w:rsidRPr="00CE32A5">
        <w:rPr>
          <w:szCs w:val="40"/>
        </w:rPr>
        <w:t>П</w:t>
      </w:r>
      <w:r>
        <w:rPr>
          <w:szCs w:val="40"/>
        </w:rPr>
        <w:t xml:space="preserve">одготовиться Заведующему кафедрой </w:t>
      </w:r>
      <w:proofErr w:type="spellStart"/>
      <w:r>
        <w:rPr>
          <w:szCs w:val="40"/>
        </w:rPr>
        <w:t>агроинформатики</w:t>
      </w:r>
      <w:proofErr w:type="spellEnd"/>
      <w:r>
        <w:rPr>
          <w:szCs w:val="40"/>
        </w:rPr>
        <w:t xml:space="preserve"> Факультета почвоведения ФГБУ ВО «Московский государственный университет им. М.В. Ломоносова» Хомякову Дмитрию Михайловичу.</w:t>
      </w:r>
    </w:p>
    <w:p w:rsidR="00AF74AF" w:rsidRDefault="00AF74AF" w:rsidP="004650B8">
      <w:pPr>
        <w:spacing w:line="360" w:lineRule="auto"/>
        <w:rPr>
          <w:szCs w:val="40"/>
        </w:rPr>
      </w:pPr>
    </w:p>
    <w:p w:rsidR="00AF74AF" w:rsidRDefault="00CE32A5" w:rsidP="004650B8">
      <w:pPr>
        <w:spacing w:line="360" w:lineRule="auto"/>
        <w:rPr>
          <w:szCs w:val="40"/>
        </w:rPr>
      </w:pPr>
      <w:r>
        <w:rPr>
          <w:szCs w:val="40"/>
          <w:u w:val="single"/>
        </w:rPr>
        <w:t>Хомяков Ю</w:t>
      </w:r>
      <w:r w:rsidR="00AF74AF">
        <w:rPr>
          <w:szCs w:val="40"/>
          <w:u w:val="single"/>
        </w:rPr>
        <w:t>.В.</w:t>
      </w:r>
      <w:r w:rsidR="00AF74AF">
        <w:rPr>
          <w:szCs w:val="40"/>
        </w:rPr>
        <w:t xml:space="preserve"> Да, я из Тверской области, которая не имеет в своих землях чернозёмов, а имеет земли, которые на сегодняшний день фактически очень сложны. В большинстве своих случаев, фактически невозможно вести там земледелие. Но тем не менее в Тверской области пытаемся мы каким-то образом осуществлять эту деятельность, и вот уже 27 лет я работаю фермером и создавал свои земли, а у меня находится в собственности 1,5 тысячи гектаров земли, создавал их, скупая вот те земельные паи, на которые сегодня так много ополчились, и много кричат, что они привели вот к тому, что сегодня сельхозземля находится в таком состоянии. </w:t>
      </w:r>
    </w:p>
    <w:p w:rsidR="00AF74AF" w:rsidRDefault="00AF74AF" w:rsidP="004650B8">
      <w:pPr>
        <w:spacing w:line="360" w:lineRule="auto"/>
        <w:rPr>
          <w:szCs w:val="40"/>
        </w:rPr>
      </w:pPr>
      <w:r>
        <w:rPr>
          <w:szCs w:val="40"/>
        </w:rPr>
        <w:t xml:space="preserve">Я слушал здесь выступающих и услышал только одно, за исключением того, человека, который выступал передо мной. Все хотят ужесточить нам меры ответственности, именно тем, кто пользуется этой землёй. </w:t>
      </w:r>
    </w:p>
    <w:p w:rsidR="00AF74AF" w:rsidRDefault="00AF74AF" w:rsidP="004650B8">
      <w:pPr>
        <w:spacing w:line="360" w:lineRule="auto"/>
        <w:rPr>
          <w:szCs w:val="40"/>
        </w:rPr>
      </w:pPr>
      <w:r>
        <w:rPr>
          <w:szCs w:val="40"/>
        </w:rPr>
        <w:t>Но, уважаемая публика, присутствующие здесь, землёй-то мы пользуемся</w:t>
      </w:r>
      <w:r w:rsidR="007B7882">
        <w:rPr>
          <w:szCs w:val="40"/>
        </w:rPr>
        <w:t>,</w:t>
      </w:r>
      <w:r>
        <w:rPr>
          <w:szCs w:val="40"/>
        </w:rPr>
        <w:t xml:space="preserve"> крестьяне, и все меры, которые вы хотите нам применить, а их уже достаточно для нас, они только лишь отпугивают крестьян от земли. Больше ничего не делают. (Аплодисменты.) </w:t>
      </w:r>
    </w:p>
    <w:p w:rsidR="00AF74AF" w:rsidRDefault="00AF74AF" w:rsidP="004650B8">
      <w:pPr>
        <w:spacing w:line="360" w:lineRule="auto"/>
        <w:rPr>
          <w:szCs w:val="40"/>
        </w:rPr>
      </w:pPr>
      <w:r>
        <w:rPr>
          <w:szCs w:val="40"/>
        </w:rPr>
        <w:t>И поэтому я бы хотел сказать так, что пора бы уже, наверное, для того, чтобы рационально использовать эти земли, пора вводить не карательные меры по отношению к владельцу земли, я имею в виду крестьянина. Конечно, у нас много владельцев земель, которых нельзя назвать крестьянами. У этих людей нужно провести действительно инспекцию владельцев сельхозземель и всё же решить, в чьих руках эта земля должна находиться.</w:t>
      </w:r>
    </w:p>
    <w:p w:rsidR="00AF74AF" w:rsidRDefault="00AF74AF" w:rsidP="004650B8">
      <w:pPr>
        <w:spacing w:line="360" w:lineRule="auto"/>
        <w:rPr>
          <w:szCs w:val="40"/>
        </w:rPr>
      </w:pPr>
      <w:r>
        <w:rPr>
          <w:szCs w:val="40"/>
        </w:rPr>
        <w:t>Что такое сегодня, допустим, (я прошу прощения, я первый раз выступаю в этих стенах, поэтому, может быть, с волнением сложно справляюсь, хотя мне уже немало лет, но, тем не менее), что сегодня нужно сделать для крестьянина, чтобы он пришёл на землю.</w:t>
      </w:r>
    </w:p>
    <w:p w:rsidR="00AF74AF" w:rsidRDefault="00AF74AF" w:rsidP="004650B8">
      <w:pPr>
        <w:spacing w:line="360" w:lineRule="auto"/>
        <w:rPr>
          <w:szCs w:val="40"/>
        </w:rPr>
      </w:pPr>
      <w:r>
        <w:rPr>
          <w:szCs w:val="40"/>
        </w:rPr>
        <w:t xml:space="preserve">И человек, вот здесь докладывали, что программа есть, 200 гектаров дают бесплатно земли, но не хочет никто их брать. Почему? </w:t>
      </w:r>
    </w:p>
    <w:p w:rsidR="00AF74AF" w:rsidRDefault="00AF74AF" w:rsidP="004650B8">
      <w:pPr>
        <w:spacing w:line="360" w:lineRule="auto"/>
        <w:rPr>
          <w:szCs w:val="40"/>
        </w:rPr>
      </w:pPr>
      <w:r>
        <w:rPr>
          <w:szCs w:val="40"/>
        </w:rPr>
        <w:t>Я уже повторяюсь и скажу, что в законодательстве у нас только меры ответственности, нет меры поощрений. Нет той меры, которая  крестьянину позволяла бы, что он использует землю и каким-то образом поощряли его деятельность.</w:t>
      </w:r>
    </w:p>
    <w:p w:rsidR="00AF74AF" w:rsidRDefault="00AF74AF" w:rsidP="004650B8">
      <w:pPr>
        <w:spacing w:line="360" w:lineRule="auto"/>
        <w:rPr>
          <w:szCs w:val="40"/>
        </w:rPr>
      </w:pPr>
      <w:r>
        <w:rPr>
          <w:szCs w:val="40"/>
        </w:rPr>
        <w:t>Те меры поддержки, которые существуют сегодня в нашей стране, они действительно существенны, но недостаточны, недостаточны для того, чтобы, они лишь поддерживают нашу деятельность, но не дают нам возможность развиваться, не дают нам возможность именно крестьянину разрабатывать эти земли.</w:t>
      </w:r>
    </w:p>
    <w:p w:rsidR="00AF74AF" w:rsidRDefault="00AF74AF" w:rsidP="004650B8">
      <w:pPr>
        <w:spacing w:line="360" w:lineRule="auto"/>
        <w:rPr>
          <w:szCs w:val="40"/>
        </w:rPr>
      </w:pPr>
      <w:r>
        <w:rPr>
          <w:szCs w:val="40"/>
        </w:rPr>
        <w:t>Что такое сегодня ввести в оборот 100 гектаров земли? Это примерно 20 миллионов рублей нужно вложить, чтобы это сделать. Стоимость техники зашкаливает, стоимость горючего зашкаливает.</w:t>
      </w:r>
    </w:p>
    <w:p w:rsidR="00AF74AF" w:rsidRDefault="00AF74AF" w:rsidP="004650B8">
      <w:pPr>
        <w:spacing w:line="360" w:lineRule="auto"/>
        <w:rPr>
          <w:szCs w:val="40"/>
        </w:rPr>
      </w:pPr>
      <w:r>
        <w:rPr>
          <w:szCs w:val="40"/>
        </w:rPr>
        <w:t xml:space="preserve">На сегодняшний день в нашем регионе сложилась засушливая погода, нужно и уже, вот, к сожалению, где-то Тверская область, и уже начинает выколашиваться. Выколосились озимые, начинают яровые выбрасывать колос. Это, значит, не будет урожая. Сегодня нужно поддержать их, внести минеральные удобрения, азота. Азота нет, заводы их не выпускают. Когда начинаешь просить и уговаривать, чтобы дали, на 3 рубля повышается цена. Каким образом мы можем вводить это в оборот? </w:t>
      </w:r>
    </w:p>
    <w:p w:rsidR="00CE32A5" w:rsidRDefault="00AF74AF" w:rsidP="00CE32A5">
      <w:pPr>
        <w:spacing w:line="360" w:lineRule="auto"/>
        <w:rPr>
          <w:szCs w:val="40"/>
        </w:rPr>
      </w:pPr>
      <w:r>
        <w:rPr>
          <w:szCs w:val="40"/>
        </w:rPr>
        <w:t xml:space="preserve">И,  допустим, вот здесь как-то составлял своё выступление, свои какие-то тезисы, но, послушав предыдущих ораторов, становится страшно. Наверное, 27 лет я занимался этой землёй, создаётся впечатление, что нужно на этом заканчивать, </w:t>
      </w:r>
      <w:r w:rsidR="000C1E2B">
        <w:rPr>
          <w:szCs w:val="40"/>
        </w:rPr>
        <w:t>потому что кроме наказаний нам ничего не дается. С этим нужно заканчивать.</w:t>
      </w:r>
      <w:r w:rsidR="00CE32A5">
        <w:rPr>
          <w:szCs w:val="40"/>
        </w:rPr>
        <w:t xml:space="preserve"> (Аплодисменты.)</w:t>
      </w:r>
    </w:p>
    <w:p w:rsidR="00AF74AF" w:rsidRDefault="00AF74AF" w:rsidP="004650B8">
      <w:pPr>
        <w:spacing w:line="360" w:lineRule="auto"/>
        <w:rPr>
          <w:szCs w:val="40"/>
        </w:rPr>
      </w:pPr>
      <w:r>
        <w:rPr>
          <w:szCs w:val="40"/>
        </w:rPr>
        <w:t>Предложения такие.</w:t>
      </w:r>
    </w:p>
    <w:p w:rsidR="00AF74AF" w:rsidRDefault="00AF74AF" w:rsidP="004650B8">
      <w:pPr>
        <w:spacing w:line="360" w:lineRule="auto"/>
        <w:rPr>
          <w:szCs w:val="40"/>
        </w:rPr>
      </w:pPr>
      <w:r>
        <w:rPr>
          <w:szCs w:val="40"/>
        </w:rPr>
        <w:t xml:space="preserve">Нужно законодательно предусмотреть доступность получения земель </w:t>
      </w:r>
      <w:proofErr w:type="spellStart"/>
      <w:r>
        <w:rPr>
          <w:szCs w:val="40"/>
        </w:rPr>
        <w:t>сельхозназначения</w:t>
      </w:r>
      <w:proofErr w:type="spellEnd"/>
      <w:r>
        <w:rPr>
          <w:szCs w:val="40"/>
        </w:rPr>
        <w:t xml:space="preserve"> гражданам ЛПХ, фермерам, другим заинтересованным лицам.</w:t>
      </w:r>
    </w:p>
    <w:p w:rsidR="00AF74AF" w:rsidRDefault="00AF74AF" w:rsidP="004650B8">
      <w:pPr>
        <w:spacing w:line="360" w:lineRule="auto"/>
        <w:rPr>
          <w:szCs w:val="40"/>
        </w:rPr>
      </w:pPr>
      <w:r>
        <w:rPr>
          <w:szCs w:val="40"/>
        </w:rPr>
        <w:t>Хотя здесь уже приводился вот и краснодарский, ой, вологодский гектар, и у нас есть пример дальневосточного гектара, но давайте посмотрим, что такое гектар, дается ведь тоже из сельхозземель, но на Дальнем Востоке на этих землях можно строить и жилье, можно другие виды, а на сельхозземлях, которые находятся у нас в собственности, строить ничего нельзя.</w:t>
      </w:r>
    </w:p>
    <w:p w:rsidR="00AF74AF" w:rsidRDefault="00AF74AF" w:rsidP="004650B8">
      <w:pPr>
        <w:spacing w:line="360" w:lineRule="auto"/>
        <w:rPr>
          <w:szCs w:val="40"/>
        </w:rPr>
      </w:pPr>
      <w:r>
        <w:rPr>
          <w:szCs w:val="40"/>
        </w:rPr>
        <w:t>На сегодняшний день даже построить вот по новому нашему Градостроительному кодексу, я не могу построить на своей земле даже ферму. Кодекс запрещает это. Как нам дальше, как мы можем осваивать эти земли, не имея такой возможности?</w:t>
      </w:r>
    </w:p>
    <w:p w:rsidR="00AF74AF" w:rsidRDefault="00AF74AF" w:rsidP="004650B8">
      <w:pPr>
        <w:spacing w:line="360" w:lineRule="auto"/>
        <w:rPr>
          <w:szCs w:val="40"/>
        </w:rPr>
      </w:pPr>
      <w:r>
        <w:rPr>
          <w:szCs w:val="40"/>
        </w:rPr>
        <w:t xml:space="preserve">Упростить постановку на кадастровый учет и государственную регистрацию объектов, необходимых для рационального использования земель. </w:t>
      </w:r>
    </w:p>
    <w:p w:rsidR="00AF74AF" w:rsidRDefault="00AF74AF" w:rsidP="004650B8">
      <w:pPr>
        <w:spacing w:line="360" w:lineRule="auto"/>
        <w:rPr>
          <w:szCs w:val="40"/>
        </w:rPr>
      </w:pPr>
      <w:r>
        <w:rPr>
          <w:szCs w:val="40"/>
        </w:rPr>
        <w:t>Сегодня очень много ферм брошенных по России, бывших колхозных, которые могли бы сегодня взять граждане и использовать их для производства се</w:t>
      </w:r>
      <w:r w:rsidR="00CE32A5">
        <w:rPr>
          <w:szCs w:val="40"/>
        </w:rPr>
        <w:t>льхозпродукции, но они не могут</w:t>
      </w:r>
      <w:r>
        <w:rPr>
          <w:szCs w:val="40"/>
        </w:rPr>
        <w:t>.</w:t>
      </w:r>
    </w:p>
    <w:p w:rsidR="00AF74AF" w:rsidRDefault="00AF74AF" w:rsidP="004650B8">
      <w:pPr>
        <w:spacing w:line="360" w:lineRule="auto"/>
        <w:rPr>
          <w:szCs w:val="40"/>
        </w:rPr>
      </w:pPr>
      <w:r>
        <w:rPr>
          <w:szCs w:val="40"/>
        </w:rPr>
        <w:t xml:space="preserve">Поэтому надо применить к </w:t>
      </w:r>
      <w:proofErr w:type="spellStart"/>
      <w:r>
        <w:rPr>
          <w:szCs w:val="40"/>
        </w:rPr>
        <w:t>сельхозтоваропроизводителям</w:t>
      </w:r>
      <w:proofErr w:type="spellEnd"/>
      <w:r>
        <w:rPr>
          <w:szCs w:val="40"/>
        </w:rPr>
        <w:t xml:space="preserve"> тоже по аналогии дачной амнистии, то есть амнистию, по которой мы можем оформлять более упрощенно эти имущества.</w:t>
      </w:r>
    </w:p>
    <w:p w:rsidR="00AF74AF" w:rsidRDefault="00AF74AF" w:rsidP="004650B8">
      <w:pPr>
        <w:spacing w:line="360" w:lineRule="auto"/>
        <w:rPr>
          <w:szCs w:val="40"/>
        </w:rPr>
      </w:pPr>
      <w:r>
        <w:rPr>
          <w:szCs w:val="40"/>
        </w:rPr>
        <w:t xml:space="preserve">Сегодня нужно разрешить крестьянам заниматься какими-то дополнительными возможностями, ну допустим </w:t>
      </w:r>
      <w:proofErr w:type="spellStart"/>
      <w:r>
        <w:rPr>
          <w:szCs w:val="40"/>
        </w:rPr>
        <w:t>агротуризм</w:t>
      </w:r>
      <w:proofErr w:type="spellEnd"/>
      <w:r>
        <w:rPr>
          <w:szCs w:val="40"/>
        </w:rPr>
        <w:t xml:space="preserve">, и нужно на это направить, тоже законодательство поправить в этом, чтобы это было возможно. </w:t>
      </w:r>
    </w:p>
    <w:p w:rsidR="00AF74AF" w:rsidRDefault="00AF74AF" w:rsidP="004650B8">
      <w:pPr>
        <w:spacing w:line="360" w:lineRule="auto"/>
        <w:rPr>
          <w:szCs w:val="40"/>
        </w:rPr>
      </w:pPr>
      <w:r>
        <w:rPr>
          <w:szCs w:val="40"/>
        </w:rPr>
        <w:t xml:space="preserve">На сегодняшний день этим тоже заниматься нельзя, потому что на этих землях нельзя. Есть такая категория земель сельхоз как </w:t>
      </w:r>
      <w:proofErr w:type="spellStart"/>
      <w:r>
        <w:rPr>
          <w:szCs w:val="40"/>
        </w:rPr>
        <w:t>неугодия</w:t>
      </w:r>
      <w:proofErr w:type="spellEnd"/>
      <w:r>
        <w:rPr>
          <w:szCs w:val="40"/>
        </w:rPr>
        <w:t xml:space="preserve">, поэтому нужно рассмотреть вопрос и в том числе, что расширить использование сельхозземель, но в рамках развития </w:t>
      </w:r>
      <w:proofErr w:type="spellStart"/>
      <w:r>
        <w:rPr>
          <w:szCs w:val="40"/>
        </w:rPr>
        <w:t>сельхозтоваропроизводства</w:t>
      </w:r>
      <w:proofErr w:type="spellEnd"/>
      <w:r>
        <w:rPr>
          <w:szCs w:val="40"/>
        </w:rPr>
        <w:t>.</w:t>
      </w:r>
    </w:p>
    <w:p w:rsidR="00AF74AF" w:rsidRDefault="00AF74AF" w:rsidP="004650B8">
      <w:pPr>
        <w:spacing w:line="360" w:lineRule="auto"/>
        <w:rPr>
          <w:szCs w:val="40"/>
        </w:rPr>
      </w:pPr>
      <w:r>
        <w:rPr>
          <w:szCs w:val="40"/>
        </w:rPr>
        <w:t>Не буду отнимать времени, наверное, остального.</w:t>
      </w:r>
    </w:p>
    <w:p w:rsidR="00AF74AF" w:rsidRDefault="00AF74AF" w:rsidP="004650B8">
      <w:pPr>
        <w:spacing w:line="360" w:lineRule="auto"/>
        <w:rPr>
          <w:szCs w:val="40"/>
        </w:rPr>
      </w:pPr>
      <w:r>
        <w:rPr>
          <w:szCs w:val="40"/>
        </w:rPr>
        <w:t>В общем, хотелось бы, чтобы наши законодатели и Государственная Дума обратила не только на наказание, еще раз повторюсь нас, землевладельцев, тех добросовестных землевладельцев, которые всё же используют землю, а всё же какие-то поощрительные и льготные меры к нам тоже применялись.</w:t>
      </w:r>
    </w:p>
    <w:p w:rsidR="00AF74AF" w:rsidRDefault="00AF74AF" w:rsidP="004650B8">
      <w:pPr>
        <w:spacing w:line="360" w:lineRule="auto"/>
        <w:rPr>
          <w:szCs w:val="40"/>
        </w:rPr>
      </w:pPr>
      <w:r>
        <w:rPr>
          <w:szCs w:val="40"/>
        </w:rPr>
        <w:t>Спасибо.</w:t>
      </w:r>
    </w:p>
    <w:p w:rsidR="00CE32A5" w:rsidRDefault="00CE32A5" w:rsidP="004650B8">
      <w:pPr>
        <w:spacing w:line="360" w:lineRule="auto"/>
        <w:rPr>
          <w:szCs w:val="40"/>
          <w:u w:val="single"/>
        </w:rPr>
      </w:pPr>
    </w:p>
    <w:p w:rsidR="00AF74AF" w:rsidRDefault="00AF74AF" w:rsidP="004650B8">
      <w:pPr>
        <w:spacing w:line="360" w:lineRule="auto"/>
        <w:rPr>
          <w:szCs w:val="40"/>
        </w:rPr>
      </w:pPr>
      <w:r>
        <w:rPr>
          <w:szCs w:val="40"/>
          <w:u w:val="single"/>
        </w:rPr>
        <w:t>Председательствующий</w:t>
      </w:r>
      <w:r>
        <w:rPr>
          <w:szCs w:val="40"/>
        </w:rPr>
        <w:t>. Спасибо большое.</w:t>
      </w:r>
      <w:r w:rsidR="00CE32A5">
        <w:rPr>
          <w:szCs w:val="40"/>
        </w:rPr>
        <w:t xml:space="preserve"> </w:t>
      </w:r>
      <w:r>
        <w:rPr>
          <w:szCs w:val="40"/>
        </w:rPr>
        <w:t xml:space="preserve">(Аплодисменты.) </w:t>
      </w:r>
    </w:p>
    <w:p w:rsidR="00AF74AF" w:rsidRDefault="00AF74AF" w:rsidP="004650B8">
      <w:pPr>
        <w:spacing w:line="360" w:lineRule="auto"/>
        <w:rPr>
          <w:szCs w:val="40"/>
        </w:rPr>
      </w:pPr>
      <w:r>
        <w:rPr>
          <w:szCs w:val="40"/>
        </w:rPr>
        <w:t xml:space="preserve">Я еще раз хочу </w:t>
      </w:r>
      <w:proofErr w:type="spellStart"/>
      <w:r>
        <w:rPr>
          <w:szCs w:val="40"/>
        </w:rPr>
        <w:t>сакцентировать</w:t>
      </w:r>
      <w:proofErr w:type="spellEnd"/>
      <w:r>
        <w:rPr>
          <w:szCs w:val="40"/>
        </w:rPr>
        <w:t xml:space="preserve"> внимание, что наша задача как раз поддержать непосредственно нашего товаропроизводителя. Об этом мы говорили</w:t>
      </w:r>
      <w:r w:rsidR="00CE32A5">
        <w:rPr>
          <w:szCs w:val="40"/>
        </w:rPr>
        <w:t>,</w:t>
      </w:r>
      <w:r>
        <w:rPr>
          <w:szCs w:val="40"/>
        </w:rPr>
        <w:t xml:space="preserve"> о тех программах, которые связаны с организацией социальной сферы. Мы говорили о том, чтобы на селе были врачи, мы говорили о том, чтобы были дошкольные учреждения, дороги, газ, то есть инженерные коммуникации. Это первое.</w:t>
      </w:r>
    </w:p>
    <w:p w:rsidR="00AF74AF" w:rsidRDefault="00AF74AF" w:rsidP="004650B8">
      <w:pPr>
        <w:spacing w:line="360" w:lineRule="auto"/>
        <w:rPr>
          <w:szCs w:val="40"/>
        </w:rPr>
      </w:pPr>
      <w:r>
        <w:rPr>
          <w:szCs w:val="40"/>
        </w:rPr>
        <w:t>Второе. Мы говорим о том, что земли, которые сегодня не используются, должны использоваться. Мы говорим о плодородии, которое должно также использоваться.</w:t>
      </w:r>
    </w:p>
    <w:p w:rsidR="000E6BB2" w:rsidRDefault="00AF74AF" w:rsidP="004650B8">
      <w:pPr>
        <w:spacing w:line="360" w:lineRule="auto"/>
        <w:rPr>
          <w:szCs w:val="40"/>
        </w:rPr>
      </w:pPr>
      <w:proofErr w:type="gramStart"/>
      <w:r>
        <w:rPr>
          <w:szCs w:val="40"/>
        </w:rPr>
        <w:t>Мы говорили, если вы внимательно слушали, что эти беды происходят из-за того, что неадекватно работа</w:t>
      </w:r>
      <w:r w:rsidR="00B54C15">
        <w:rPr>
          <w:szCs w:val="40"/>
        </w:rPr>
        <w:t>ю</w:t>
      </w:r>
      <w:r>
        <w:rPr>
          <w:szCs w:val="40"/>
        </w:rPr>
        <w:t xml:space="preserve">т системы, которые должны позволять товаропроизводителю, нашим крестьянам, вести расширенное производство, что они за свой труд получают копейки, в единице труда на прилавке, в виде хлеба, вместо 50 процентов </w:t>
      </w:r>
      <w:r w:rsidR="00CE32A5">
        <w:rPr>
          <w:szCs w:val="40"/>
        </w:rPr>
        <w:t xml:space="preserve">получают </w:t>
      </w:r>
      <w:r>
        <w:rPr>
          <w:szCs w:val="40"/>
        </w:rPr>
        <w:t xml:space="preserve">10 </w:t>
      </w:r>
      <w:r w:rsidR="00B54C15">
        <w:rPr>
          <w:szCs w:val="40"/>
        </w:rPr>
        <w:t>часть в конечной цене продукции</w:t>
      </w:r>
      <w:r>
        <w:rPr>
          <w:szCs w:val="40"/>
        </w:rPr>
        <w:t xml:space="preserve">, мы как раз об этом всём говорили. </w:t>
      </w:r>
      <w:proofErr w:type="gramEnd"/>
    </w:p>
    <w:p w:rsidR="00AF74AF" w:rsidRDefault="00AF74AF" w:rsidP="004650B8">
      <w:pPr>
        <w:spacing w:line="360" w:lineRule="auto"/>
        <w:rPr>
          <w:szCs w:val="40"/>
        </w:rPr>
      </w:pPr>
      <w:r>
        <w:rPr>
          <w:szCs w:val="40"/>
        </w:rPr>
        <w:t>То есть у нас с вами нет как раз разночтений. И у вас было очень важное слово в конце - к добросовестному товаропроизводителю.</w:t>
      </w:r>
      <w:r w:rsidR="000E6BB2">
        <w:rPr>
          <w:szCs w:val="40"/>
        </w:rPr>
        <w:t xml:space="preserve"> </w:t>
      </w:r>
      <w:r>
        <w:rPr>
          <w:szCs w:val="40"/>
        </w:rPr>
        <w:t xml:space="preserve">Вот </w:t>
      </w:r>
      <w:r w:rsidR="000E6BB2">
        <w:rPr>
          <w:szCs w:val="40"/>
        </w:rPr>
        <w:t xml:space="preserve">именно </w:t>
      </w:r>
      <w:r>
        <w:rPr>
          <w:szCs w:val="40"/>
        </w:rPr>
        <w:t xml:space="preserve">добросовестного </w:t>
      </w:r>
      <w:r w:rsidR="000E6BB2">
        <w:rPr>
          <w:szCs w:val="40"/>
        </w:rPr>
        <w:t xml:space="preserve">товаропроизводителя </w:t>
      </w:r>
      <w:r>
        <w:rPr>
          <w:szCs w:val="40"/>
        </w:rPr>
        <w:t>мы должны всячески поддерживать.</w:t>
      </w:r>
    </w:p>
    <w:p w:rsidR="00AF74AF" w:rsidRDefault="00AF74AF" w:rsidP="004650B8">
      <w:pPr>
        <w:spacing w:line="360" w:lineRule="auto"/>
        <w:rPr>
          <w:szCs w:val="40"/>
        </w:rPr>
      </w:pPr>
      <w:r>
        <w:rPr>
          <w:szCs w:val="40"/>
        </w:rPr>
        <w:t xml:space="preserve">А те банки, кто нахватал и не использует, почему мы их должны поддерживать? </w:t>
      </w:r>
    </w:p>
    <w:p w:rsidR="00AF74AF" w:rsidRDefault="00AF74AF" w:rsidP="004650B8">
      <w:pPr>
        <w:spacing w:line="360" w:lineRule="auto"/>
        <w:rPr>
          <w:szCs w:val="40"/>
        </w:rPr>
      </w:pPr>
      <w:r>
        <w:rPr>
          <w:szCs w:val="40"/>
        </w:rPr>
        <w:t xml:space="preserve">А тех руководителей в лице муниципалитетов, других органов власти, которые не занимаются тем, чтобы земли работали по назначению, не организовывают этот труд, почему они должны </w:t>
      </w:r>
      <w:r w:rsidR="00B54C15">
        <w:rPr>
          <w:szCs w:val="40"/>
        </w:rPr>
        <w:t>благоденствовать</w:t>
      </w:r>
      <w:r>
        <w:rPr>
          <w:szCs w:val="40"/>
        </w:rPr>
        <w:t xml:space="preserve"> на своих креслах?</w:t>
      </w:r>
    </w:p>
    <w:p w:rsidR="00B54C15" w:rsidRDefault="00AF74AF" w:rsidP="004650B8">
      <w:pPr>
        <w:spacing w:line="360" w:lineRule="auto"/>
        <w:rPr>
          <w:szCs w:val="40"/>
        </w:rPr>
      </w:pPr>
      <w:r>
        <w:rPr>
          <w:szCs w:val="40"/>
        </w:rPr>
        <w:t>Вот Гордеев</w:t>
      </w:r>
      <w:r w:rsidR="000E6BB2">
        <w:rPr>
          <w:szCs w:val="40"/>
        </w:rPr>
        <w:t xml:space="preserve"> Алексей Васильевич,</w:t>
      </w:r>
      <w:r>
        <w:rPr>
          <w:szCs w:val="40"/>
        </w:rPr>
        <w:t xml:space="preserve"> </w:t>
      </w:r>
      <w:r w:rsidR="000E6BB2">
        <w:rPr>
          <w:szCs w:val="40"/>
        </w:rPr>
        <w:t xml:space="preserve">когда </w:t>
      </w:r>
      <w:r>
        <w:rPr>
          <w:szCs w:val="40"/>
        </w:rPr>
        <w:t xml:space="preserve">пришел губернатором, он собрал глав и </w:t>
      </w:r>
      <w:r w:rsidR="000E6BB2">
        <w:rPr>
          <w:szCs w:val="40"/>
        </w:rPr>
        <w:t>сказал</w:t>
      </w:r>
      <w:r>
        <w:rPr>
          <w:szCs w:val="40"/>
        </w:rPr>
        <w:t xml:space="preserve"> - я буду вас оценивать по труду, сколько у вас дойного стада будет в районе, и какая будет динамика его развития. </w:t>
      </w:r>
    </w:p>
    <w:p w:rsidR="00033C5F" w:rsidRDefault="00AF74AF" w:rsidP="004650B8">
      <w:pPr>
        <w:spacing w:line="360" w:lineRule="auto"/>
        <w:rPr>
          <w:szCs w:val="40"/>
        </w:rPr>
      </w:pPr>
      <w:r>
        <w:rPr>
          <w:szCs w:val="40"/>
        </w:rPr>
        <w:t xml:space="preserve">Но мы, конечно, поддержим всё, о чем говорил </w:t>
      </w:r>
      <w:r w:rsidR="000E6BB2">
        <w:rPr>
          <w:szCs w:val="40"/>
        </w:rPr>
        <w:t>Юрий Викторович</w:t>
      </w:r>
      <w:r>
        <w:rPr>
          <w:szCs w:val="40"/>
        </w:rPr>
        <w:t>, и нет никаких противоречий, я не слышал ни в одном выступлении, чтобы речь шла о наказании фермера или какого-то другого добросовестного руководителя. Нет.</w:t>
      </w:r>
      <w:r w:rsidR="00033C5F" w:rsidRPr="00033C5F">
        <w:rPr>
          <w:szCs w:val="40"/>
        </w:rPr>
        <w:t xml:space="preserve"> </w:t>
      </w:r>
      <w:r w:rsidR="00033C5F">
        <w:rPr>
          <w:szCs w:val="40"/>
        </w:rPr>
        <w:t xml:space="preserve">Вы немного подули на холодную воду вместо кипячёного молока. Тут народ другой собран, и в том числе в президиуме. </w:t>
      </w:r>
    </w:p>
    <w:p w:rsidR="000E6BB2" w:rsidRDefault="00AF74AF" w:rsidP="004650B8">
      <w:pPr>
        <w:spacing w:line="360" w:lineRule="auto"/>
        <w:rPr>
          <w:szCs w:val="40"/>
        </w:rPr>
      </w:pPr>
      <w:r>
        <w:rPr>
          <w:szCs w:val="40"/>
        </w:rPr>
        <w:t xml:space="preserve">Уважаемые товарищи, мы договорились, науке мы хотели предоставить слово. </w:t>
      </w:r>
      <w:r w:rsidR="000E6BB2">
        <w:rPr>
          <w:szCs w:val="40"/>
        </w:rPr>
        <w:t xml:space="preserve">Заведующий кафедрой </w:t>
      </w:r>
      <w:proofErr w:type="spellStart"/>
      <w:r w:rsidR="000E6BB2">
        <w:rPr>
          <w:szCs w:val="40"/>
        </w:rPr>
        <w:t>агроинформатики</w:t>
      </w:r>
      <w:proofErr w:type="spellEnd"/>
      <w:r w:rsidR="000E6BB2">
        <w:rPr>
          <w:szCs w:val="40"/>
        </w:rPr>
        <w:t xml:space="preserve"> Факультета почвоведения ФГБУ ВО «Московский государственный университет им. М.В. Ломоносова» Хомяков Дмитрий Михайлович</w:t>
      </w:r>
      <w:r>
        <w:rPr>
          <w:szCs w:val="40"/>
        </w:rPr>
        <w:t xml:space="preserve">, пожалуйста. </w:t>
      </w:r>
    </w:p>
    <w:p w:rsidR="000E6BB2" w:rsidRDefault="000E6BB2" w:rsidP="004650B8">
      <w:pPr>
        <w:spacing w:line="360" w:lineRule="auto"/>
        <w:rPr>
          <w:szCs w:val="40"/>
        </w:rPr>
      </w:pPr>
    </w:p>
    <w:p w:rsidR="00AF74AF" w:rsidRDefault="00AF74AF" w:rsidP="004650B8">
      <w:pPr>
        <w:spacing w:line="360" w:lineRule="auto"/>
        <w:rPr>
          <w:szCs w:val="40"/>
        </w:rPr>
      </w:pPr>
      <w:r>
        <w:rPr>
          <w:szCs w:val="40"/>
          <w:u w:val="single"/>
        </w:rPr>
        <w:t>Хомяков Д.М.</w:t>
      </w:r>
      <w:r>
        <w:rPr>
          <w:szCs w:val="40"/>
        </w:rPr>
        <w:t xml:space="preserve"> Спасибо, В</w:t>
      </w:r>
      <w:r w:rsidR="000E6BB2">
        <w:rPr>
          <w:szCs w:val="40"/>
        </w:rPr>
        <w:t>ладимир Иванович</w:t>
      </w:r>
      <w:r>
        <w:rPr>
          <w:szCs w:val="40"/>
        </w:rPr>
        <w:t>. Спасибо, уважаемые коллеги, за то, что вспомнили, что в Московском государственном университете есть факультет почвоведения. И недавно организован аграрный центр, центр евразийский по продовольственной безопасности. Я поддерживаю тезис, который здесь прозвучал неоднократно, что обеспечение национальной</w:t>
      </w:r>
      <w:r w:rsidR="00B54C15">
        <w:rPr>
          <w:szCs w:val="40"/>
        </w:rPr>
        <w:t>,</w:t>
      </w:r>
      <w:r>
        <w:rPr>
          <w:szCs w:val="40"/>
        </w:rPr>
        <w:t xml:space="preserve"> экологической </w:t>
      </w:r>
      <w:r w:rsidR="00B54C15">
        <w:rPr>
          <w:szCs w:val="40"/>
        </w:rPr>
        <w:t xml:space="preserve">и </w:t>
      </w:r>
      <w:r>
        <w:rPr>
          <w:szCs w:val="40"/>
        </w:rPr>
        <w:t xml:space="preserve">продовольственной безопасности и есть взаимосвязанные цели. Экологическое значение почвы трудно переоценить. Но мы сегодня рассматриваем законодательные аспекты рационального использования </w:t>
      </w:r>
      <w:r w:rsidR="00B54C15">
        <w:rPr>
          <w:szCs w:val="40"/>
        </w:rPr>
        <w:t xml:space="preserve">и </w:t>
      </w:r>
      <w:r>
        <w:rPr>
          <w:szCs w:val="40"/>
        </w:rPr>
        <w:t xml:space="preserve">охраны земель сельскохозяйственного назначения. Говорят о почве, думают о почве, болеют о почве, а рассматривают охрану земель. Это говорит о том, что из российского законодательства исчезла почва. </w:t>
      </w:r>
    </w:p>
    <w:p w:rsidR="00AF74AF" w:rsidRDefault="00AF74AF" w:rsidP="004650B8">
      <w:pPr>
        <w:spacing w:line="360" w:lineRule="auto"/>
        <w:rPr>
          <w:szCs w:val="40"/>
        </w:rPr>
      </w:pPr>
      <w:r>
        <w:rPr>
          <w:szCs w:val="40"/>
        </w:rPr>
        <w:t xml:space="preserve">История вопроса такова, до 2014 года, до принятия Федерального закона "О карантине растений" юридически значимое легальное определение почвы отсутствовало в российском законодательстве. Был знаменитый ГОСТ, который определял почвы, был ГОСТ, который определял земли, был закон "Об охране окружающей среды", где почвы, земли и другие компоненты отнесены к объектам окружающей среды, к компонентам окружающей среды. Есть в этом законе почвенный слой, почвенный покров, но что это не определено. И это создаёт правовую коллизию, правовую путаницу в том числе и при принятии судебных решений. На мой взгляд, абсолютно сейчас необходимо в скорейшем порядке, в юридической науке и практике иметь полноценное, научно-обоснованное, легальное, общеправовое, точное, однозначное, устойчивое определение почвы. И тогда мы можем говорить о её плодородии, о её охране, об учёте национального богатства, которое представляет из себя почвенные ресурсы. И соответственно выстраивать механизм оценки деятельности наших </w:t>
      </w:r>
      <w:proofErr w:type="spellStart"/>
      <w:r>
        <w:rPr>
          <w:szCs w:val="40"/>
        </w:rPr>
        <w:t>сельхозтоваропроизводителей</w:t>
      </w:r>
      <w:proofErr w:type="spellEnd"/>
      <w:r>
        <w:rPr>
          <w:szCs w:val="40"/>
        </w:rPr>
        <w:t xml:space="preserve">, и адекватный механизм поддержки, именно когда мы будем понимать, что такое почва. </w:t>
      </w:r>
    </w:p>
    <w:p w:rsidR="00AF74AF" w:rsidRPr="00905448" w:rsidRDefault="00AF74AF" w:rsidP="004650B8">
      <w:pPr>
        <w:spacing w:line="360" w:lineRule="auto"/>
        <w:rPr>
          <w:szCs w:val="40"/>
        </w:rPr>
      </w:pPr>
      <w:r>
        <w:rPr>
          <w:szCs w:val="40"/>
        </w:rPr>
        <w:t xml:space="preserve">Второй важный тезис, который тоже здесь прозвучал. Мы сейчас все понимаем, что с 1990 года мы фактически живём в условиях бесконечного природно-ресурсного кредита. Мы берём из нашей почвы больше, чем мы туда отдаём. Элементов минерального питания растений, органического вещества, тем самым мы фактически </w:t>
      </w:r>
      <w:proofErr w:type="spellStart"/>
      <w:r>
        <w:rPr>
          <w:szCs w:val="40"/>
        </w:rPr>
        <w:t>кредитуемся</w:t>
      </w:r>
      <w:proofErr w:type="spellEnd"/>
      <w:r>
        <w:rPr>
          <w:szCs w:val="40"/>
        </w:rPr>
        <w:t xml:space="preserve">, и долг этот растёт. И </w:t>
      </w:r>
      <w:proofErr w:type="spellStart"/>
      <w:r>
        <w:rPr>
          <w:szCs w:val="40"/>
        </w:rPr>
        <w:t>кредитуемся</w:t>
      </w:r>
      <w:proofErr w:type="spellEnd"/>
      <w:r>
        <w:rPr>
          <w:szCs w:val="40"/>
        </w:rPr>
        <w:t xml:space="preserve"> мы за счёт будущих поколений. Как изменить ситуацию? Появится легальное определение, точное определение почвы, мы будем понимать, о чём идёт речь, можно поправить и эту ситуацию. И что такое экспорт сельхозпродукции? Мы говорим, есть задача </w:t>
      </w:r>
      <w:r w:rsidR="00B54C15">
        <w:rPr>
          <w:szCs w:val="40"/>
        </w:rPr>
        <w:t>П</w:t>
      </w:r>
      <w:r>
        <w:rPr>
          <w:szCs w:val="40"/>
        </w:rPr>
        <w:t>резидента увеличить экспорт сельхозпродукции. Значит, тот поток элементов минерального питания растений, тот поток составляющих почвенное плодородие элементов увеличится и пересечёт границу Российской Федерации. И мы его потеряем. Вот об этом тоже надо говорить и считать эти риски, считать геохимические потоки элементов минерального питания, которые идут вместе с нашим экспортом. И соответственно надо принимать меры по исправлению ситуацию и по прекращению кредитования у почвы.</w:t>
      </w:r>
    </w:p>
    <w:p w:rsidR="00AF74AF" w:rsidRDefault="00AF74AF" w:rsidP="004650B8">
      <w:pPr>
        <w:spacing w:line="360" w:lineRule="auto"/>
        <w:rPr>
          <w:szCs w:val="40"/>
        </w:rPr>
      </w:pPr>
      <w:r>
        <w:rPr>
          <w:szCs w:val="40"/>
        </w:rPr>
        <w:t xml:space="preserve">И последнее, Владимир Иванович. </w:t>
      </w:r>
      <w:r w:rsidR="00B54C15">
        <w:rPr>
          <w:szCs w:val="40"/>
        </w:rPr>
        <w:t>Ч</w:t>
      </w:r>
      <w:r>
        <w:rPr>
          <w:szCs w:val="40"/>
        </w:rPr>
        <w:t>ем нас в следующем периоде будут бить наши драгоценные и уважаемые партнеры? Они нас будут бить тем, что они будут принимать нашу сельхозпродукцию, удовлетворяющую климатически нейтральному сельскому хозяйству.</w:t>
      </w:r>
    </w:p>
    <w:p w:rsidR="00AF74AF" w:rsidRDefault="00AF74AF" w:rsidP="004650B8">
      <w:pPr>
        <w:spacing w:line="360" w:lineRule="auto"/>
        <w:rPr>
          <w:szCs w:val="40"/>
        </w:rPr>
      </w:pPr>
      <w:r>
        <w:rPr>
          <w:szCs w:val="40"/>
        </w:rPr>
        <w:t>А что такое климатически нейтральное сельское хозяйство? Это сельское хозяйство, где обязательно обеспечивается воспроизводство плодородия почв, то есть содержание органического вещества не уменьшается, а еще лучше</w:t>
      </w:r>
      <w:r w:rsidR="00B54C15">
        <w:rPr>
          <w:szCs w:val="40"/>
        </w:rPr>
        <w:t xml:space="preserve"> -</w:t>
      </w:r>
      <w:r>
        <w:rPr>
          <w:szCs w:val="40"/>
        </w:rPr>
        <w:t xml:space="preserve"> повышается</w:t>
      </w:r>
      <w:r w:rsidR="000E6BB2">
        <w:rPr>
          <w:szCs w:val="40"/>
        </w:rPr>
        <w:t xml:space="preserve">. </w:t>
      </w:r>
      <w:r>
        <w:rPr>
          <w:szCs w:val="40"/>
        </w:rPr>
        <w:t>Максимально используются эффективные минеральные удобрения с высоким коэффициентом отдачи, обязательно применяются органические удобрения, и не снижаются запасы гумуса. И исключена деградация почв.</w:t>
      </w:r>
    </w:p>
    <w:p w:rsidR="00AF74AF" w:rsidRDefault="00AF74AF" w:rsidP="004650B8">
      <w:pPr>
        <w:spacing w:line="360" w:lineRule="auto"/>
        <w:rPr>
          <w:szCs w:val="40"/>
        </w:rPr>
      </w:pPr>
      <w:r>
        <w:rPr>
          <w:szCs w:val="40"/>
        </w:rPr>
        <w:t>И вот давайте подумаем, сейчас мы удовлетворяем требованиям, наше сельское хозяйство удовлетворяет требованиям климатической нейтральности? Над этим надо думать, коллеги.</w:t>
      </w:r>
    </w:p>
    <w:p w:rsidR="000E6BB2" w:rsidRDefault="000E6BB2" w:rsidP="004650B8">
      <w:pPr>
        <w:spacing w:line="360" w:lineRule="auto"/>
        <w:rPr>
          <w:szCs w:val="40"/>
          <w:u w:val="single"/>
        </w:rPr>
      </w:pPr>
    </w:p>
    <w:p w:rsidR="00AF74AF" w:rsidRDefault="00AF74AF" w:rsidP="004650B8">
      <w:pPr>
        <w:spacing w:line="360" w:lineRule="auto"/>
        <w:rPr>
          <w:szCs w:val="40"/>
        </w:rPr>
      </w:pPr>
      <w:r>
        <w:rPr>
          <w:szCs w:val="40"/>
          <w:u w:val="single"/>
        </w:rPr>
        <w:t>Председательствующий</w:t>
      </w:r>
      <w:r>
        <w:rPr>
          <w:szCs w:val="40"/>
        </w:rPr>
        <w:t>. Хорошо, договорились. Спасибо</w:t>
      </w:r>
      <w:r w:rsidR="000E6BB2">
        <w:rPr>
          <w:szCs w:val="40"/>
        </w:rPr>
        <w:t>,</w:t>
      </w:r>
      <w:r w:rsidR="000E6BB2" w:rsidRPr="000E6BB2">
        <w:rPr>
          <w:szCs w:val="40"/>
        </w:rPr>
        <w:t xml:space="preserve"> </w:t>
      </w:r>
      <w:r w:rsidR="000E6BB2">
        <w:rPr>
          <w:szCs w:val="40"/>
        </w:rPr>
        <w:t>Дмитрий Михайлович</w:t>
      </w:r>
      <w:r>
        <w:rPr>
          <w:szCs w:val="40"/>
        </w:rPr>
        <w:t>.</w:t>
      </w:r>
      <w:r w:rsidR="000E6BB2">
        <w:rPr>
          <w:szCs w:val="40"/>
        </w:rPr>
        <w:t xml:space="preserve"> </w:t>
      </w:r>
      <w:r>
        <w:rPr>
          <w:szCs w:val="40"/>
        </w:rPr>
        <w:t>Присаживайтесь. Вопросы, которые Вы затронули, они правильные.</w:t>
      </w:r>
    </w:p>
    <w:p w:rsidR="00AF74AF" w:rsidRDefault="00AF74AF" w:rsidP="004650B8">
      <w:pPr>
        <w:spacing w:line="360" w:lineRule="auto"/>
        <w:rPr>
          <w:szCs w:val="40"/>
        </w:rPr>
      </w:pPr>
      <w:r>
        <w:rPr>
          <w:szCs w:val="40"/>
        </w:rPr>
        <w:t xml:space="preserve">Я вам больше хочу сказать. На одном из заседаний комиссии ТЭК, которая </w:t>
      </w:r>
      <w:r w:rsidR="00CE1048">
        <w:rPr>
          <w:szCs w:val="40"/>
        </w:rPr>
        <w:t xml:space="preserve">работает всегда </w:t>
      </w:r>
      <w:r>
        <w:rPr>
          <w:szCs w:val="40"/>
        </w:rPr>
        <w:t xml:space="preserve">под председательством Владимира Владимировича, мне пришлось там много лет </w:t>
      </w:r>
      <w:r w:rsidR="00CE1048">
        <w:rPr>
          <w:szCs w:val="40"/>
        </w:rPr>
        <w:t>работать</w:t>
      </w:r>
      <w:r>
        <w:rPr>
          <w:szCs w:val="40"/>
        </w:rPr>
        <w:t xml:space="preserve">, и я также выступил и сказал, </w:t>
      </w:r>
      <w:r w:rsidR="00CE1048">
        <w:rPr>
          <w:szCs w:val="40"/>
        </w:rPr>
        <w:t xml:space="preserve">- </w:t>
      </w:r>
      <w:r>
        <w:rPr>
          <w:szCs w:val="40"/>
        </w:rPr>
        <w:t xml:space="preserve">сколько мы будем торговать экологическими ресурсами? Он - а что Вы в виду имеете? - </w:t>
      </w:r>
      <w:r w:rsidR="00CE1048">
        <w:rPr>
          <w:szCs w:val="40"/>
        </w:rPr>
        <w:t>В</w:t>
      </w:r>
      <w:r>
        <w:rPr>
          <w:szCs w:val="40"/>
        </w:rPr>
        <w:t xml:space="preserve">от мы </w:t>
      </w:r>
      <w:r w:rsidR="00CE1048">
        <w:rPr>
          <w:szCs w:val="40"/>
        </w:rPr>
        <w:t>эту</w:t>
      </w:r>
      <w:r>
        <w:rPr>
          <w:szCs w:val="40"/>
        </w:rPr>
        <w:t xml:space="preserve"> энергию отдаем, </w:t>
      </w:r>
      <w:r w:rsidR="00CE1048">
        <w:rPr>
          <w:szCs w:val="40"/>
        </w:rPr>
        <w:t xml:space="preserve">а </w:t>
      </w:r>
      <w:r>
        <w:rPr>
          <w:szCs w:val="40"/>
        </w:rPr>
        <w:t>это же экологический ресурс.</w:t>
      </w:r>
    </w:p>
    <w:p w:rsidR="00AF74AF" w:rsidRDefault="00CE1048" w:rsidP="004650B8">
      <w:pPr>
        <w:spacing w:line="360" w:lineRule="auto"/>
        <w:rPr>
          <w:szCs w:val="40"/>
        </w:rPr>
      </w:pPr>
      <w:r>
        <w:rPr>
          <w:szCs w:val="40"/>
        </w:rPr>
        <w:t>Д</w:t>
      </w:r>
      <w:r w:rsidR="00AF74AF">
        <w:rPr>
          <w:szCs w:val="40"/>
        </w:rPr>
        <w:t xml:space="preserve">опустим гидроэнергетика или атомная энергетика, это же то же самое.  Поэтому здесь нам всё надо взвешивать аккуратно. </w:t>
      </w:r>
    </w:p>
    <w:p w:rsidR="00AF74AF" w:rsidRDefault="00AF74AF" w:rsidP="004650B8">
      <w:pPr>
        <w:spacing w:line="360" w:lineRule="auto"/>
        <w:rPr>
          <w:szCs w:val="40"/>
        </w:rPr>
      </w:pPr>
      <w:r>
        <w:rPr>
          <w:szCs w:val="40"/>
        </w:rPr>
        <w:t>Вот возобновлять это прежде всего необходимо, а то, что, безусловно, каждый продукт несет в себе заряд того ресурса, это естественно.</w:t>
      </w:r>
    </w:p>
    <w:p w:rsidR="00AF74AF" w:rsidRDefault="00AF74AF" w:rsidP="004650B8">
      <w:pPr>
        <w:spacing w:line="360" w:lineRule="auto"/>
        <w:rPr>
          <w:szCs w:val="40"/>
        </w:rPr>
      </w:pPr>
      <w:r>
        <w:rPr>
          <w:szCs w:val="40"/>
        </w:rPr>
        <w:t>Уважаемые т</w:t>
      </w:r>
      <w:r w:rsidR="00CE1048">
        <w:rPr>
          <w:szCs w:val="40"/>
        </w:rPr>
        <w:t>оварищи, слово предоставляется Первому заместителю Председателя аграрного К</w:t>
      </w:r>
      <w:r>
        <w:rPr>
          <w:szCs w:val="40"/>
        </w:rPr>
        <w:t>омитета Госдумы Владимиру Николаевичу Плотникову.</w:t>
      </w:r>
    </w:p>
    <w:p w:rsidR="00AF74AF" w:rsidRDefault="00AF74AF" w:rsidP="004650B8">
      <w:pPr>
        <w:spacing w:line="360" w:lineRule="auto"/>
        <w:rPr>
          <w:szCs w:val="40"/>
        </w:rPr>
      </w:pPr>
      <w:r>
        <w:rPr>
          <w:szCs w:val="40"/>
        </w:rPr>
        <w:t>И будем завершать. Пожалуйста, Владимир Николаевич.</w:t>
      </w:r>
    </w:p>
    <w:p w:rsidR="00CE1048" w:rsidRDefault="00CE1048" w:rsidP="004650B8">
      <w:pPr>
        <w:spacing w:line="360" w:lineRule="auto"/>
        <w:rPr>
          <w:szCs w:val="40"/>
          <w:u w:val="single"/>
        </w:rPr>
      </w:pPr>
    </w:p>
    <w:p w:rsidR="00AF74AF" w:rsidRDefault="00AF74AF" w:rsidP="004650B8">
      <w:pPr>
        <w:spacing w:line="360" w:lineRule="auto"/>
        <w:rPr>
          <w:szCs w:val="40"/>
        </w:rPr>
      </w:pPr>
      <w:r>
        <w:rPr>
          <w:szCs w:val="40"/>
          <w:u w:val="single"/>
        </w:rPr>
        <w:t>Плотников В.Н.</w:t>
      </w:r>
      <w:r>
        <w:rPr>
          <w:szCs w:val="40"/>
        </w:rPr>
        <w:t xml:space="preserve"> Спасибо.</w:t>
      </w:r>
    </w:p>
    <w:p w:rsidR="00AF74AF" w:rsidRDefault="00AF74AF" w:rsidP="004650B8">
      <w:pPr>
        <w:spacing w:line="360" w:lineRule="auto"/>
        <w:rPr>
          <w:szCs w:val="40"/>
        </w:rPr>
      </w:pPr>
      <w:r>
        <w:rPr>
          <w:szCs w:val="40"/>
        </w:rPr>
        <w:t>Уважаемый Владимир Иванович, уважаемые коллеги, уважаемые участники!</w:t>
      </w:r>
    </w:p>
    <w:p w:rsidR="00AF74AF" w:rsidRDefault="00AF74AF" w:rsidP="004650B8">
      <w:pPr>
        <w:spacing w:line="360" w:lineRule="auto"/>
        <w:rPr>
          <w:szCs w:val="40"/>
        </w:rPr>
      </w:pPr>
      <w:r>
        <w:rPr>
          <w:szCs w:val="40"/>
        </w:rPr>
        <w:t>Очень заинтересованный такой разговор, потому что Россия с такими уникальными земельными ресурсами сегодня еще, к большому сожалению, завозит импортное продовольствие на десятки миллиардов долларов.</w:t>
      </w:r>
    </w:p>
    <w:p w:rsidR="00AF74AF" w:rsidRDefault="00AF74AF" w:rsidP="004650B8">
      <w:pPr>
        <w:spacing w:line="360" w:lineRule="auto"/>
        <w:rPr>
          <w:szCs w:val="40"/>
        </w:rPr>
      </w:pPr>
      <w:r>
        <w:rPr>
          <w:szCs w:val="40"/>
        </w:rPr>
        <w:t>Мы говорим про экспорт, наращиваем экспорт, это очень правильно, это очень важно, но в то же время не можем свое население обеспечить продовольствием. Таких запасов больше ни у кого нет.</w:t>
      </w:r>
    </w:p>
    <w:p w:rsidR="00AF74AF" w:rsidRDefault="00AF74AF" w:rsidP="004650B8">
      <w:pPr>
        <w:spacing w:line="360" w:lineRule="auto"/>
        <w:rPr>
          <w:szCs w:val="40"/>
        </w:rPr>
      </w:pPr>
      <w:r>
        <w:rPr>
          <w:szCs w:val="40"/>
        </w:rPr>
        <w:t>И когда мы сегодня обсуждаем с болью о том, как используется уникальный ресурс - земля, то говорим, что необходимо принимать такие четкие, жесткие, комплексные государственные меры.</w:t>
      </w:r>
    </w:p>
    <w:p w:rsidR="00AF74AF" w:rsidRDefault="00AF74AF" w:rsidP="004650B8">
      <w:pPr>
        <w:spacing w:line="360" w:lineRule="auto"/>
        <w:rPr>
          <w:szCs w:val="40"/>
        </w:rPr>
      </w:pPr>
      <w:r>
        <w:rPr>
          <w:szCs w:val="40"/>
        </w:rPr>
        <w:t>Ни о каком развитии не только сельского хозяйства, экономики в целом в стране не будет без наведения порядка в этой сфере. Но желание наводить порядок сегодня отсутствует. Разговоров полно, конкретных дел нет. Почему? Земля - это ценнейший ресурс, недооцененный ресурс. Недооцененный ресурс, который сегодня позволяет некоторым дельцам скупать землю.</w:t>
      </w:r>
    </w:p>
    <w:p w:rsidR="00AF74AF" w:rsidRDefault="00AF74AF" w:rsidP="004650B8">
      <w:pPr>
        <w:spacing w:line="360" w:lineRule="auto"/>
        <w:rPr>
          <w:szCs w:val="40"/>
        </w:rPr>
      </w:pPr>
      <w:r>
        <w:rPr>
          <w:szCs w:val="40"/>
        </w:rPr>
        <w:t>Скупили землю, сосредоточили землю, и не используют землю.</w:t>
      </w:r>
    </w:p>
    <w:p w:rsidR="00AF74AF" w:rsidRDefault="00AF74AF" w:rsidP="004650B8">
      <w:pPr>
        <w:spacing w:line="360" w:lineRule="auto"/>
        <w:rPr>
          <w:szCs w:val="40"/>
        </w:rPr>
      </w:pPr>
      <w:r>
        <w:rPr>
          <w:szCs w:val="40"/>
        </w:rPr>
        <w:t>И сегодня примеры и Владимир Иванович, ну все выступающие говорили, ну уникальные территории наши, чистейшие, ну вокруг Подмосковья, нечерноземная зона, за Смоленск, ... , Тверь, выступали коллеги, половина земли не используется.</w:t>
      </w:r>
    </w:p>
    <w:p w:rsidR="00AF74AF" w:rsidRDefault="00AF74AF" w:rsidP="004650B8">
      <w:pPr>
        <w:spacing w:line="360" w:lineRule="auto"/>
        <w:rPr>
          <w:szCs w:val="40"/>
        </w:rPr>
      </w:pPr>
      <w:r>
        <w:rPr>
          <w:szCs w:val="40"/>
        </w:rPr>
        <w:t>Но с этих же территорий уезжает население в столичные города - в Москву, Санкт-Петербург, почему, да потому что там работы нет, дохода нет и возможности взять землю нет.</w:t>
      </w:r>
    </w:p>
    <w:p w:rsidR="00AF74AF" w:rsidRDefault="00AF74AF" w:rsidP="004650B8">
      <w:pPr>
        <w:spacing w:line="360" w:lineRule="auto"/>
        <w:rPr>
          <w:szCs w:val="40"/>
        </w:rPr>
      </w:pPr>
      <w:r>
        <w:rPr>
          <w:szCs w:val="40"/>
        </w:rPr>
        <w:t>Что необходимо делать, я хотел бы принципиально на некоторых предложениях остановиться и сделать одно такое предложение, заявление.</w:t>
      </w:r>
    </w:p>
    <w:p w:rsidR="00157BD1" w:rsidRDefault="00157BD1" w:rsidP="004650B8">
      <w:pPr>
        <w:spacing w:line="360" w:lineRule="auto"/>
        <w:rPr>
          <w:szCs w:val="40"/>
        </w:rPr>
      </w:pPr>
      <w:r>
        <w:rPr>
          <w:szCs w:val="40"/>
        </w:rPr>
        <w:t xml:space="preserve">Ну, во-первых, как в любом деле порядок надо навести. Мы должны знать в стране, кому принадлежит земля. И государственный реестр должен быть собственников земли с указанием конечных бенефициаров. Это первое. </w:t>
      </w:r>
    </w:p>
    <w:p w:rsidR="00157BD1" w:rsidRDefault="00157BD1" w:rsidP="004650B8">
      <w:pPr>
        <w:spacing w:line="360" w:lineRule="auto"/>
        <w:rPr>
          <w:szCs w:val="40"/>
        </w:rPr>
      </w:pPr>
      <w:r>
        <w:rPr>
          <w:szCs w:val="40"/>
        </w:rPr>
        <w:t xml:space="preserve">Второй момент. Надо писать каждый земельный участок с границами, с контурами полей и должен быть реестр на каждый земельный участок, чтобы отслеживать эти процессы. И какое конкретное предложение еще? Мы его обсуждали сегодня на фракции, я думаю, поддержит комитет наш аграрный, что необходимо, конечно, вот эту землю, которая не используется, а сегодня у нас такие умные юристы, придумали, ну, как же собственность не используется, а мы бы придумали – изымать. За два года только семь судебных заседаний закончились об изъятии. Механизм не работает. Вроде как бы нельзя. И земля не используется. </w:t>
      </w:r>
    </w:p>
    <w:p w:rsidR="00157BD1" w:rsidRDefault="00157BD1" w:rsidP="004650B8">
      <w:pPr>
        <w:spacing w:line="360" w:lineRule="auto"/>
        <w:rPr>
          <w:szCs w:val="40"/>
        </w:rPr>
      </w:pPr>
      <w:r>
        <w:rPr>
          <w:szCs w:val="40"/>
        </w:rPr>
        <w:t xml:space="preserve">Поэтому предложение следующее, что те, кто набрал землю, это же миллионы гектаров и не использует ее, начиная с этого года, или мы примем в этом году предложение, что увеличить в десять раз земельный налог на неиспользованные земельные земли. Я думаю, и подпишет аграрный комитет, и наша фракция с инициативой такой выходит для того, чтобы были конкретные действия. И если не хотят использовать землю, чтобы платили в государственную казну, и мы могли другим путем поддерживать сельскохозяйственных производителей, потому что здесь звучало слово "комплексность". Мы рады тому, что появилась государственная программа по комплексному развитию сельских территорий. Но важнейшим фактором и реализация этой программы является доходность производства аграрного, чтобы люди, которые, сегодня можно посчитать, сколько производят, имеют затраты, какие доходы получают. Доходность – это тоже важный стимул. </w:t>
      </w:r>
    </w:p>
    <w:p w:rsidR="00CE1048" w:rsidRDefault="00157BD1" w:rsidP="00CE1048">
      <w:pPr>
        <w:spacing w:line="360" w:lineRule="auto"/>
        <w:rPr>
          <w:szCs w:val="40"/>
        </w:rPr>
      </w:pPr>
      <w:r>
        <w:rPr>
          <w:szCs w:val="40"/>
        </w:rPr>
        <w:t xml:space="preserve">Поэтому предложение в десять раз увеличить налог на неиспользованные земли. Я считаю, актуальным и то, о чем мы каждый сегодня в той или иной степени говорим на сегодняшнем расширенном заседании научно-экспертного совета. Спасибо. </w:t>
      </w:r>
      <w:r w:rsidR="00CE1048">
        <w:rPr>
          <w:szCs w:val="40"/>
        </w:rPr>
        <w:t xml:space="preserve">(Аплодисменты). </w:t>
      </w:r>
    </w:p>
    <w:p w:rsidR="00157BD1" w:rsidRDefault="00157BD1" w:rsidP="004650B8">
      <w:pPr>
        <w:spacing w:line="360" w:lineRule="auto"/>
        <w:rPr>
          <w:szCs w:val="40"/>
        </w:rPr>
      </w:pPr>
    </w:p>
    <w:p w:rsidR="00157BD1" w:rsidRDefault="00157BD1" w:rsidP="004650B8">
      <w:pPr>
        <w:spacing w:line="360" w:lineRule="auto"/>
        <w:rPr>
          <w:szCs w:val="40"/>
        </w:rPr>
      </w:pPr>
      <w:r>
        <w:rPr>
          <w:szCs w:val="40"/>
          <w:u w:val="single"/>
        </w:rPr>
        <w:t>Председательствующий.</w:t>
      </w:r>
      <w:r>
        <w:rPr>
          <w:szCs w:val="40"/>
        </w:rPr>
        <w:t xml:space="preserve"> Спасибо, Владимир Николаевич. </w:t>
      </w:r>
    </w:p>
    <w:p w:rsidR="00CE1048" w:rsidRDefault="00157BD1" w:rsidP="004650B8">
      <w:pPr>
        <w:spacing w:line="360" w:lineRule="auto"/>
        <w:rPr>
          <w:szCs w:val="40"/>
        </w:rPr>
      </w:pPr>
      <w:r>
        <w:rPr>
          <w:szCs w:val="40"/>
        </w:rPr>
        <w:t>Уважаемые товарищи,  по две минуты от микрофона</w:t>
      </w:r>
      <w:r w:rsidR="00CE1048">
        <w:rPr>
          <w:szCs w:val="40"/>
        </w:rPr>
        <w:t>. П</w:t>
      </w:r>
      <w:r>
        <w:rPr>
          <w:szCs w:val="40"/>
        </w:rPr>
        <w:t xml:space="preserve">ожалуйста, просит </w:t>
      </w:r>
      <w:proofErr w:type="spellStart"/>
      <w:r>
        <w:rPr>
          <w:szCs w:val="40"/>
        </w:rPr>
        <w:t>Ск</w:t>
      </w:r>
      <w:r w:rsidR="00CE1048">
        <w:rPr>
          <w:szCs w:val="40"/>
        </w:rPr>
        <w:t>а</w:t>
      </w:r>
      <w:r>
        <w:rPr>
          <w:szCs w:val="40"/>
        </w:rPr>
        <w:t>сырский</w:t>
      </w:r>
      <w:proofErr w:type="spellEnd"/>
      <w:r>
        <w:rPr>
          <w:szCs w:val="40"/>
        </w:rPr>
        <w:t xml:space="preserve"> Роман Михайлович. К микрофону, две минуты. </w:t>
      </w:r>
    </w:p>
    <w:p w:rsidR="00CE1048" w:rsidRDefault="00CE1048" w:rsidP="004650B8">
      <w:pPr>
        <w:spacing w:line="360" w:lineRule="auto"/>
        <w:rPr>
          <w:szCs w:val="40"/>
        </w:rPr>
      </w:pPr>
    </w:p>
    <w:p w:rsidR="00157BD1" w:rsidRDefault="00157BD1" w:rsidP="004650B8">
      <w:pPr>
        <w:spacing w:line="360" w:lineRule="auto"/>
        <w:rPr>
          <w:szCs w:val="40"/>
        </w:rPr>
      </w:pPr>
      <w:proofErr w:type="spellStart"/>
      <w:r>
        <w:rPr>
          <w:szCs w:val="40"/>
          <w:u w:val="single"/>
        </w:rPr>
        <w:t>Скосырский</w:t>
      </w:r>
      <w:proofErr w:type="spellEnd"/>
      <w:r>
        <w:rPr>
          <w:szCs w:val="40"/>
          <w:u w:val="single"/>
        </w:rPr>
        <w:t xml:space="preserve"> Р.М.</w:t>
      </w:r>
      <w:r>
        <w:rPr>
          <w:szCs w:val="40"/>
        </w:rPr>
        <w:t xml:space="preserve"> Спасибо за слово. Я адвокат, работаю в сельхозпредприятии ЗАО </w:t>
      </w:r>
      <w:proofErr w:type="spellStart"/>
      <w:r w:rsidR="00CE1048">
        <w:rPr>
          <w:szCs w:val="40"/>
        </w:rPr>
        <w:t>племзавода</w:t>
      </w:r>
      <w:proofErr w:type="spellEnd"/>
      <w:r w:rsidR="00CE1048">
        <w:rPr>
          <w:szCs w:val="40"/>
        </w:rPr>
        <w:t xml:space="preserve"> «Ирмень»</w:t>
      </w:r>
      <w:r>
        <w:rPr>
          <w:szCs w:val="40"/>
        </w:rPr>
        <w:t xml:space="preserve"> Новосибирск</w:t>
      </w:r>
      <w:r w:rsidR="00CE1048">
        <w:rPr>
          <w:szCs w:val="40"/>
        </w:rPr>
        <w:t>ой</w:t>
      </w:r>
      <w:r>
        <w:rPr>
          <w:szCs w:val="40"/>
        </w:rPr>
        <w:t xml:space="preserve"> област</w:t>
      </w:r>
      <w:r w:rsidR="00CE1048">
        <w:rPr>
          <w:szCs w:val="40"/>
        </w:rPr>
        <w:t>и</w:t>
      </w:r>
      <w:r>
        <w:rPr>
          <w:szCs w:val="40"/>
        </w:rPr>
        <w:t xml:space="preserve">. Это большое сельхозпредприятие за Уралом. </w:t>
      </w:r>
    </w:p>
    <w:p w:rsidR="00CE1048" w:rsidRDefault="00157BD1" w:rsidP="004650B8">
      <w:pPr>
        <w:spacing w:line="360" w:lineRule="auto"/>
        <w:rPr>
          <w:szCs w:val="40"/>
          <w:u w:val="single"/>
        </w:rPr>
      </w:pPr>
      <w:r>
        <w:rPr>
          <w:szCs w:val="40"/>
        </w:rPr>
        <w:t xml:space="preserve">Дело в том, что столкнулись с очень серьезной проблемой. Именно проблемой, которая прописана в законодательстве. </w:t>
      </w:r>
    </w:p>
    <w:p w:rsidR="00157BD1" w:rsidRDefault="00157BD1" w:rsidP="004650B8">
      <w:pPr>
        <w:spacing w:line="360" w:lineRule="auto"/>
        <w:rPr>
          <w:szCs w:val="40"/>
        </w:rPr>
      </w:pPr>
      <w:r>
        <w:rPr>
          <w:szCs w:val="40"/>
          <w:u w:val="single"/>
        </w:rPr>
        <w:t>Председательствующий.</w:t>
      </w:r>
      <w:r>
        <w:rPr>
          <w:szCs w:val="40"/>
        </w:rPr>
        <w:t xml:space="preserve"> Роман Михайлович, давайте мы так договоримся, вы остаетесь здесь, подойдете к руководителю аппарата </w:t>
      </w:r>
      <w:r w:rsidR="00CE1048">
        <w:rPr>
          <w:szCs w:val="40"/>
        </w:rPr>
        <w:t xml:space="preserve">Комитета </w:t>
      </w:r>
      <w:r>
        <w:rPr>
          <w:szCs w:val="40"/>
        </w:rPr>
        <w:t>и поработаем с вами в персональном режиме. Потому</w:t>
      </w:r>
      <w:r w:rsidR="00CE1048">
        <w:rPr>
          <w:szCs w:val="40"/>
        </w:rPr>
        <w:t>,</w:t>
      </w:r>
      <w:r>
        <w:rPr>
          <w:szCs w:val="40"/>
        </w:rPr>
        <w:t xml:space="preserve"> что это частный вопрос. Мы с вами его отдельно обсудим. </w:t>
      </w:r>
    </w:p>
    <w:p w:rsidR="00157BD1" w:rsidRDefault="00157BD1" w:rsidP="004650B8">
      <w:pPr>
        <w:spacing w:line="360" w:lineRule="auto"/>
        <w:rPr>
          <w:szCs w:val="40"/>
        </w:rPr>
      </w:pPr>
      <w:proofErr w:type="spellStart"/>
      <w:r>
        <w:rPr>
          <w:szCs w:val="40"/>
          <w:u w:val="single"/>
        </w:rPr>
        <w:t>Скосырский</w:t>
      </w:r>
      <w:proofErr w:type="spellEnd"/>
      <w:r>
        <w:rPr>
          <w:szCs w:val="40"/>
          <w:u w:val="single"/>
        </w:rPr>
        <w:t xml:space="preserve"> Р.М.</w:t>
      </w:r>
      <w:r>
        <w:rPr>
          <w:szCs w:val="40"/>
        </w:rPr>
        <w:t xml:space="preserve"> Хорошо. Спасибо. </w:t>
      </w:r>
    </w:p>
    <w:p w:rsidR="00157BD1" w:rsidRDefault="00157BD1" w:rsidP="004650B8">
      <w:pPr>
        <w:spacing w:line="360" w:lineRule="auto"/>
        <w:rPr>
          <w:szCs w:val="40"/>
        </w:rPr>
      </w:pPr>
      <w:r>
        <w:rPr>
          <w:szCs w:val="40"/>
          <w:u w:val="single"/>
        </w:rPr>
        <w:t>Председательствующий.</w:t>
      </w:r>
      <w:r>
        <w:rPr>
          <w:szCs w:val="40"/>
        </w:rPr>
        <w:t xml:space="preserve"> Договорились. </w:t>
      </w:r>
    </w:p>
    <w:p w:rsidR="00157BD1" w:rsidRDefault="00157BD1" w:rsidP="004650B8">
      <w:pPr>
        <w:spacing w:line="360" w:lineRule="auto"/>
        <w:rPr>
          <w:szCs w:val="40"/>
        </w:rPr>
      </w:pPr>
      <w:r>
        <w:rPr>
          <w:szCs w:val="40"/>
        </w:rPr>
        <w:t xml:space="preserve">Пожалуйста. </w:t>
      </w:r>
    </w:p>
    <w:p w:rsidR="00CE1048" w:rsidRDefault="00CE1048" w:rsidP="004650B8">
      <w:pPr>
        <w:spacing w:line="360" w:lineRule="auto"/>
        <w:rPr>
          <w:szCs w:val="40"/>
          <w:u w:val="single"/>
        </w:rPr>
      </w:pPr>
    </w:p>
    <w:p w:rsidR="00157BD1" w:rsidRDefault="00157BD1" w:rsidP="004650B8">
      <w:pPr>
        <w:spacing w:line="360" w:lineRule="auto"/>
        <w:rPr>
          <w:szCs w:val="40"/>
        </w:rPr>
      </w:pPr>
      <w:r>
        <w:rPr>
          <w:szCs w:val="40"/>
          <w:u w:val="single"/>
        </w:rPr>
        <w:t>Власенко П.Н.</w:t>
      </w:r>
      <w:r>
        <w:rPr>
          <w:szCs w:val="40"/>
        </w:rPr>
        <w:t xml:space="preserve"> Власенко Петр Николаевич, </w:t>
      </w:r>
      <w:proofErr w:type="spellStart"/>
      <w:r>
        <w:rPr>
          <w:szCs w:val="40"/>
        </w:rPr>
        <w:t>Латушено</w:t>
      </w:r>
      <w:proofErr w:type="spellEnd"/>
      <w:r>
        <w:rPr>
          <w:szCs w:val="40"/>
        </w:rPr>
        <w:t xml:space="preserve">. </w:t>
      </w:r>
    </w:p>
    <w:p w:rsidR="00157BD1" w:rsidRDefault="00157BD1" w:rsidP="004650B8">
      <w:pPr>
        <w:spacing w:line="360" w:lineRule="auto"/>
        <w:rPr>
          <w:szCs w:val="40"/>
        </w:rPr>
      </w:pPr>
      <w:r>
        <w:rPr>
          <w:szCs w:val="40"/>
        </w:rPr>
        <w:t xml:space="preserve">Научно-экспертный совет комитета Государственной Думы по аграрным вопросам сделал много. Но предстоит еще сделать больше. Мое мнение таково, где плохо используется земля, там пожары. Мы кричим, плачем, что все горит, туда, сюда, там помочь кому-то и так далее, и тому подобное. Все пожары, все издержки пожаров, мое предложение – переложить на хозяина этой земли. И все встанет на свои места, заплатит, никаких проблем нет, в тюрьму и никаких проблем. </w:t>
      </w:r>
    </w:p>
    <w:p w:rsidR="00CE1048" w:rsidRDefault="00CE1048" w:rsidP="004650B8">
      <w:pPr>
        <w:spacing w:line="360" w:lineRule="auto"/>
        <w:rPr>
          <w:szCs w:val="40"/>
          <w:u w:val="single"/>
        </w:rPr>
      </w:pPr>
    </w:p>
    <w:p w:rsidR="00157BD1" w:rsidRPr="008553BC" w:rsidRDefault="00157BD1" w:rsidP="004650B8">
      <w:pPr>
        <w:spacing w:line="360" w:lineRule="auto"/>
        <w:rPr>
          <w:szCs w:val="40"/>
        </w:rPr>
      </w:pPr>
      <w:r>
        <w:rPr>
          <w:szCs w:val="40"/>
          <w:u w:val="single"/>
        </w:rPr>
        <w:t>Председательствующий.</w:t>
      </w:r>
      <w:r>
        <w:rPr>
          <w:szCs w:val="40"/>
        </w:rPr>
        <w:t xml:space="preserve"> Спасибо. Я прокомментирую это выступление. Хочу сказать, что первая часть абсолютно верная. Вот эти 40 миллионов, да плюс пастбища, да сенокосы, да </w:t>
      </w:r>
      <w:proofErr w:type="spellStart"/>
      <w:r>
        <w:rPr>
          <w:szCs w:val="40"/>
        </w:rPr>
        <w:t>неудобья</w:t>
      </w:r>
      <w:proofErr w:type="spellEnd"/>
      <w:r>
        <w:rPr>
          <w:szCs w:val="40"/>
        </w:rPr>
        <w:t xml:space="preserve">, они вместе с брошенными лесными массивами являются этими запалами, особенно рядом с деревнями. Сам не раз был свидетелем, когда бросается эта спичка весной и пошло, и поехало. Не только поля сельскохозяйственные, но и приусадебные участки, вот здесь то же самое, там уже никто не живет.        </w:t>
      </w:r>
    </w:p>
    <w:p w:rsidR="004A2D02" w:rsidRDefault="004A2D02" w:rsidP="004650B8">
      <w:pPr>
        <w:spacing w:line="360" w:lineRule="auto"/>
        <w:rPr>
          <w:szCs w:val="40"/>
        </w:rPr>
      </w:pPr>
      <w:r>
        <w:rPr>
          <w:szCs w:val="40"/>
        </w:rPr>
        <w:t>Поэтому здесь и муниципалитету есть, над чем работать. Но абсолютно согласен, там, где есть прямая такая зависимость, люди должны знать, что за это отвечать надо.</w:t>
      </w:r>
    </w:p>
    <w:p w:rsidR="004A2D02" w:rsidRDefault="004A2D02" w:rsidP="004650B8">
      <w:pPr>
        <w:spacing w:line="360" w:lineRule="auto"/>
        <w:rPr>
          <w:szCs w:val="40"/>
        </w:rPr>
      </w:pPr>
      <w:r>
        <w:rPr>
          <w:szCs w:val="40"/>
        </w:rPr>
        <w:t>Пожалуйста.</w:t>
      </w:r>
    </w:p>
    <w:p w:rsidR="00CE1048" w:rsidRDefault="00CE1048" w:rsidP="004650B8">
      <w:pPr>
        <w:spacing w:line="360" w:lineRule="auto"/>
        <w:rPr>
          <w:szCs w:val="40"/>
          <w:u w:val="single"/>
        </w:rPr>
      </w:pPr>
    </w:p>
    <w:p w:rsidR="004A2D02" w:rsidRDefault="004A2D02" w:rsidP="004650B8">
      <w:pPr>
        <w:spacing w:line="360" w:lineRule="auto"/>
        <w:rPr>
          <w:szCs w:val="40"/>
        </w:rPr>
      </w:pPr>
      <w:r>
        <w:rPr>
          <w:szCs w:val="40"/>
          <w:u w:val="single"/>
        </w:rPr>
        <w:tab/>
      </w:r>
      <w:r>
        <w:rPr>
          <w:szCs w:val="40"/>
          <w:u w:val="single"/>
        </w:rPr>
        <w:tab/>
        <w:t>.</w:t>
      </w:r>
      <w:r>
        <w:rPr>
          <w:szCs w:val="40"/>
        </w:rPr>
        <w:t xml:space="preserve"> Ну, о том, что кризис использования земель сельскохозяйственного назначения обострился, чувствуем особенно мы, мелиораторы. </w:t>
      </w:r>
    </w:p>
    <w:p w:rsidR="004A2D02" w:rsidRDefault="004A2D02" w:rsidP="004650B8">
      <w:pPr>
        <w:spacing w:line="360" w:lineRule="auto"/>
        <w:rPr>
          <w:szCs w:val="40"/>
        </w:rPr>
      </w:pPr>
      <w:r>
        <w:rPr>
          <w:szCs w:val="40"/>
        </w:rPr>
        <w:t xml:space="preserve">Для примера я скажу, что мы в 1989 году поливали 6 миллионов гектаров, сегодня набираем порядка 1 миллиона. Каналы полные воды, а востребованность со стороны </w:t>
      </w:r>
      <w:proofErr w:type="spellStart"/>
      <w:r>
        <w:rPr>
          <w:szCs w:val="40"/>
        </w:rPr>
        <w:t>сельхозтоваропроизводителей</w:t>
      </w:r>
      <w:proofErr w:type="spellEnd"/>
      <w:r>
        <w:rPr>
          <w:szCs w:val="40"/>
        </w:rPr>
        <w:t xml:space="preserve"> отсутствует. Это говорит о том, что все увлеклись зерном, монокультурой, а корма, овощи и многое другое, конечно, сегодня не производится. А на тех же мелиорируемых землях производятся другие культуры в надежде на то, что погодные условия будут удобные.</w:t>
      </w:r>
    </w:p>
    <w:p w:rsidR="004A2D02" w:rsidRDefault="004A2D02" w:rsidP="004650B8">
      <w:pPr>
        <w:spacing w:line="360" w:lineRule="auto"/>
        <w:rPr>
          <w:szCs w:val="40"/>
        </w:rPr>
      </w:pPr>
      <w:r>
        <w:rPr>
          <w:szCs w:val="40"/>
        </w:rPr>
        <w:t xml:space="preserve">Поэтому, конечно, здесь нужна особая государственная политика, для того чтобы действительно гармонично развивалось наше сельское хозяйство. </w:t>
      </w:r>
    </w:p>
    <w:p w:rsidR="00B54C15" w:rsidRDefault="004A2D02" w:rsidP="004650B8">
      <w:pPr>
        <w:spacing w:line="360" w:lineRule="auto"/>
        <w:rPr>
          <w:szCs w:val="40"/>
        </w:rPr>
      </w:pPr>
      <w:r>
        <w:rPr>
          <w:szCs w:val="40"/>
        </w:rPr>
        <w:t xml:space="preserve">Чтобы я хотел сказать еще? Сейчас разрабатывается, как вы доложили, Владимир Иванович, и утверждена уже правительством огромная программа по развитию села. Она не должна повторить судьбу когда-то принятой программы развития </w:t>
      </w:r>
      <w:proofErr w:type="spellStart"/>
      <w:r>
        <w:rPr>
          <w:szCs w:val="40"/>
        </w:rPr>
        <w:t>нечерноземья</w:t>
      </w:r>
      <w:proofErr w:type="spellEnd"/>
      <w:r>
        <w:rPr>
          <w:szCs w:val="40"/>
        </w:rPr>
        <w:t xml:space="preserve">, где мы занялись землей, а бросили социальное обустройство села. А сейчас вот мы будем заниматься инфраструктурой на селе, а главное средство производства – земля останется в том же виде, в котором она и есть. </w:t>
      </w:r>
    </w:p>
    <w:p w:rsidR="004A2D02" w:rsidRDefault="004A2D02" w:rsidP="004650B8">
      <w:pPr>
        <w:spacing w:line="360" w:lineRule="auto"/>
        <w:rPr>
          <w:szCs w:val="40"/>
        </w:rPr>
      </w:pPr>
      <w:r>
        <w:rPr>
          <w:szCs w:val="40"/>
          <w:u w:val="single"/>
        </w:rPr>
        <w:t>Председательствующий.</w:t>
      </w:r>
      <w:r>
        <w:rPr>
          <w:szCs w:val="40"/>
        </w:rPr>
        <w:t xml:space="preserve"> Хорошо. Спасибо. Мы договорились, и я говорил специально, что мы поднимаем эту тему параллельно с той, чтобы работало всё действительно в комплексе. Ну, давайте, мы с вами часто встречаемся, поговорим, все ваши предложения давайте вашей ассоциации, как-то надо посидеть часок.</w:t>
      </w:r>
    </w:p>
    <w:p w:rsidR="00CE1048" w:rsidRDefault="00CE1048" w:rsidP="004650B8">
      <w:pPr>
        <w:spacing w:line="360" w:lineRule="auto"/>
        <w:rPr>
          <w:szCs w:val="40"/>
          <w:u w:val="single"/>
        </w:rPr>
      </w:pPr>
    </w:p>
    <w:p w:rsidR="004A2D02" w:rsidRDefault="004A2D02" w:rsidP="004650B8">
      <w:pPr>
        <w:spacing w:line="360" w:lineRule="auto"/>
        <w:rPr>
          <w:szCs w:val="40"/>
        </w:rPr>
      </w:pPr>
      <w:r>
        <w:rPr>
          <w:szCs w:val="40"/>
          <w:u w:val="single"/>
        </w:rPr>
        <w:t>Назаренко О.Г.</w:t>
      </w:r>
      <w:r>
        <w:rPr>
          <w:szCs w:val="40"/>
        </w:rPr>
        <w:t xml:space="preserve"> Назаренко Ольга Георгиевна, директор агрохимического центра "Ростовский". </w:t>
      </w:r>
    </w:p>
    <w:p w:rsidR="004A2D02" w:rsidRDefault="004A2D02" w:rsidP="004650B8">
      <w:pPr>
        <w:spacing w:line="360" w:lineRule="auto"/>
        <w:rPr>
          <w:szCs w:val="40"/>
        </w:rPr>
      </w:pPr>
      <w:r>
        <w:rPr>
          <w:szCs w:val="40"/>
        </w:rPr>
        <w:t xml:space="preserve">Я хочу предложить один из вариантов решения проблемы именно рационального использования земель. </w:t>
      </w:r>
    </w:p>
    <w:p w:rsidR="004A2D02" w:rsidRDefault="004A2D02" w:rsidP="004650B8">
      <w:pPr>
        <w:spacing w:line="360" w:lineRule="auto"/>
        <w:rPr>
          <w:szCs w:val="40"/>
        </w:rPr>
      </w:pPr>
      <w:r>
        <w:rPr>
          <w:szCs w:val="40"/>
        </w:rPr>
        <w:t xml:space="preserve">Наше предложение. Точно так же как для муниципального образования сельское поселение сейчас разработан план использования земель в рамках Градостроительного кодекса. И в этом плане, точнее, сельхозземли выделы просто одним массивом. </w:t>
      </w:r>
    </w:p>
    <w:p w:rsidR="004A2D02" w:rsidRDefault="004A2D02" w:rsidP="004650B8">
      <w:pPr>
        <w:spacing w:line="360" w:lineRule="auto"/>
        <w:rPr>
          <w:szCs w:val="40"/>
        </w:rPr>
      </w:pPr>
      <w:r>
        <w:rPr>
          <w:szCs w:val="40"/>
        </w:rPr>
        <w:t xml:space="preserve">Мы предлагаем провести и разработать генеральные планы использования именно сельскохозяйственных земель. На основе чего? На основе </w:t>
      </w:r>
      <w:proofErr w:type="spellStart"/>
      <w:r>
        <w:rPr>
          <w:szCs w:val="40"/>
        </w:rPr>
        <w:t>агрогруппировки</w:t>
      </w:r>
      <w:proofErr w:type="spellEnd"/>
      <w:r>
        <w:rPr>
          <w:szCs w:val="40"/>
        </w:rPr>
        <w:t xml:space="preserve">, которую в свое время разрабатывал </w:t>
      </w:r>
      <w:proofErr w:type="spellStart"/>
      <w:r>
        <w:rPr>
          <w:szCs w:val="40"/>
        </w:rPr>
        <w:t>Гипрозем</w:t>
      </w:r>
      <w:proofErr w:type="spellEnd"/>
      <w:r>
        <w:rPr>
          <w:szCs w:val="40"/>
        </w:rPr>
        <w:t xml:space="preserve">. То есть для конкретного участка будут определены требования, которые необходимы для того, чтобы сохранить плодородие почв. </w:t>
      </w:r>
    </w:p>
    <w:p w:rsidR="004A2D02" w:rsidRDefault="004A2D02" w:rsidP="004650B8">
      <w:pPr>
        <w:spacing w:line="360" w:lineRule="auto"/>
        <w:rPr>
          <w:szCs w:val="40"/>
        </w:rPr>
      </w:pPr>
      <w:r>
        <w:rPr>
          <w:szCs w:val="40"/>
          <w:u w:val="single"/>
        </w:rPr>
        <w:t>Председательствующий.</w:t>
      </w:r>
      <w:r>
        <w:rPr>
          <w:szCs w:val="40"/>
        </w:rPr>
        <w:t xml:space="preserve"> Хорошо. Давайте эти материалы нам сюда, ладно? Вы свои предложения передайте нам в секретариат и побеседуйте с нашим оргкомитетом. Спасибо.</w:t>
      </w:r>
    </w:p>
    <w:p w:rsidR="004A2D02" w:rsidRDefault="004A2D02" w:rsidP="004650B8">
      <w:pPr>
        <w:spacing w:line="360" w:lineRule="auto"/>
        <w:rPr>
          <w:szCs w:val="40"/>
        </w:rPr>
      </w:pPr>
      <w:r>
        <w:rPr>
          <w:szCs w:val="40"/>
        </w:rPr>
        <w:t>Уважаемые товарищи, будем завершать. Давайте по минуте.</w:t>
      </w:r>
    </w:p>
    <w:p w:rsidR="004A2D02" w:rsidRDefault="004A2D02" w:rsidP="004650B8">
      <w:pPr>
        <w:spacing w:line="360" w:lineRule="auto"/>
        <w:rPr>
          <w:szCs w:val="40"/>
        </w:rPr>
      </w:pPr>
      <w:r>
        <w:rPr>
          <w:szCs w:val="40"/>
        </w:rPr>
        <w:t>Пожалуйста.</w:t>
      </w:r>
    </w:p>
    <w:p w:rsidR="004A2D02" w:rsidRDefault="004A2D02" w:rsidP="004650B8">
      <w:pPr>
        <w:spacing w:line="360" w:lineRule="auto"/>
        <w:rPr>
          <w:szCs w:val="40"/>
        </w:rPr>
      </w:pPr>
      <w:r>
        <w:rPr>
          <w:szCs w:val="40"/>
          <w:u w:val="single"/>
        </w:rPr>
        <w:t>Семяшкин Г.М.</w:t>
      </w:r>
      <w:r>
        <w:rPr>
          <w:szCs w:val="40"/>
        </w:rPr>
        <w:t xml:space="preserve"> Семяшкин Григорий Михайлович, Республика Коми, ректор института</w:t>
      </w:r>
      <w:r w:rsidR="00B54C15">
        <w:rPr>
          <w:szCs w:val="40"/>
        </w:rPr>
        <w:t>,</w:t>
      </w:r>
      <w:r>
        <w:rPr>
          <w:szCs w:val="40"/>
        </w:rPr>
        <w:t xml:space="preserve"> председатель общественного совета при Минсельхозе.</w:t>
      </w:r>
    </w:p>
    <w:p w:rsidR="004A2D02" w:rsidRDefault="004A2D02" w:rsidP="004650B8">
      <w:pPr>
        <w:spacing w:line="360" w:lineRule="auto"/>
        <w:rPr>
          <w:szCs w:val="40"/>
        </w:rPr>
      </w:pPr>
      <w:r>
        <w:rPr>
          <w:szCs w:val="40"/>
        </w:rPr>
        <w:t xml:space="preserve">Предыдущая реформа, резюмируем результат, у нас рекордный остаток неиспользуемых земель, у нас собственник отделен от земли, от производства, у нас доля невостребованная 20 миллионов. </w:t>
      </w:r>
      <w:proofErr w:type="gramStart"/>
      <w:r>
        <w:rPr>
          <w:szCs w:val="40"/>
        </w:rPr>
        <w:t>Вот предыдущая, чтобы так же не было, обратите внимание, Камчатка, Магадан, Архангельская область, Республика Коми, Карелия, Мурманская область - это там, где наибольший удельный вес невостребованных земель.</w:t>
      </w:r>
      <w:proofErr w:type="gramEnd"/>
      <w:r>
        <w:rPr>
          <w:szCs w:val="40"/>
        </w:rPr>
        <w:t xml:space="preserve"> Там надо решать организационный вопрос. Эти регионы, эти товаропроизводители платят северные надбавки 70 процентов. 70 процентов из них, это примерно 20-30 процентов себестоимости продукта. Эта мера была придумана в советское время, но источник ее был федеральный бюджет. А теперь эта мера осталась, а источником стали эти предприятия. Предприятия заложники этой ситуации. </w:t>
      </w:r>
    </w:p>
    <w:p w:rsidR="004A2D02" w:rsidRDefault="004A2D02" w:rsidP="004650B8">
      <w:pPr>
        <w:spacing w:line="360" w:lineRule="auto"/>
        <w:rPr>
          <w:szCs w:val="40"/>
        </w:rPr>
      </w:pPr>
      <w:r>
        <w:rPr>
          <w:szCs w:val="40"/>
          <w:u w:val="single"/>
        </w:rPr>
        <w:t>Председательствующий.</w:t>
      </w:r>
      <w:r>
        <w:rPr>
          <w:szCs w:val="40"/>
        </w:rPr>
        <w:t xml:space="preserve"> Хорошо. Спасибо. Вы директор института, я надеюсь, ваше выступление есть и предложения. Вы давайте нам сюда в комитет его сдайте. </w:t>
      </w:r>
    </w:p>
    <w:p w:rsidR="004A2D02" w:rsidRPr="006B6D02" w:rsidRDefault="004A2D02" w:rsidP="004650B8">
      <w:pPr>
        <w:spacing w:line="360" w:lineRule="auto"/>
        <w:rPr>
          <w:szCs w:val="40"/>
        </w:rPr>
      </w:pPr>
      <w:r>
        <w:rPr>
          <w:szCs w:val="40"/>
        </w:rPr>
        <w:t xml:space="preserve">Конечно, когда мы говорим о программе, мы понимаем, что сегодня средняя </w:t>
      </w:r>
      <w:proofErr w:type="spellStart"/>
      <w:r>
        <w:rPr>
          <w:szCs w:val="40"/>
        </w:rPr>
        <w:t>залесенность</w:t>
      </w:r>
      <w:proofErr w:type="spellEnd"/>
      <w:r>
        <w:rPr>
          <w:szCs w:val="40"/>
        </w:rPr>
        <w:t xml:space="preserve"> участка, это минимум 65-70 тысяч, для того чтобы ввести его в оборот.   </w:t>
      </w:r>
    </w:p>
    <w:p w:rsidR="00157BD1" w:rsidRDefault="00157BD1" w:rsidP="004650B8">
      <w:pPr>
        <w:spacing w:line="360" w:lineRule="auto"/>
        <w:rPr>
          <w:szCs w:val="40"/>
        </w:rPr>
      </w:pPr>
      <w:r>
        <w:rPr>
          <w:szCs w:val="40"/>
        </w:rPr>
        <w:t>И, конечно, если, хотя бы 30 процентов программа предусматривала бы из этих затрат компенсационных, конечно бы, мы сдвинули с места ситуацию с другой динамикой.</w:t>
      </w:r>
    </w:p>
    <w:p w:rsidR="00157BD1" w:rsidRDefault="00157BD1" w:rsidP="004650B8">
      <w:pPr>
        <w:spacing w:line="360" w:lineRule="auto"/>
        <w:rPr>
          <w:szCs w:val="40"/>
        </w:rPr>
      </w:pPr>
      <w:r>
        <w:rPr>
          <w:szCs w:val="40"/>
        </w:rPr>
        <w:t>Минута ваша, пожалуйста.</w:t>
      </w:r>
    </w:p>
    <w:p w:rsidR="00FB5C96" w:rsidRDefault="00FB5C96" w:rsidP="004650B8">
      <w:pPr>
        <w:spacing w:line="360" w:lineRule="auto"/>
        <w:rPr>
          <w:szCs w:val="40"/>
          <w:u w:val="single"/>
        </w:rPr>
      </w:pPr>
    </w:p>
    <w:p w:rsidR="00157BD1" w:rsidRDefault="00157BD1" w:rsidP="004650B8">
      <w:pPr>
        <w:spacing w:line="360" w:lineRule="auto"/>
        <w:rPr>
          <w:szCs w:val="40"/>
        </w:rPr>
      </w:pPr>
      <w:r>
        <w:rPr>
          <w:szCs w:val="40"/>
          <w:u w:val="single"/>
        </w:rPr>
        <w:t>Орлова Л.В.</w:t>
      </w:r>
      <w:r>
        <w:rPr>
          <w:szCs w:val="40"/>
        </w:rPr>
        <w:t xml:space="preserve"> Национальное движение "Сберегающее земледелие", Орлова Людмила Владимировна.</w:t>
      </w:r>
    </w:p>
    <w:p w:rsidR="00157BD1" w:rsidRDefault="00157BD1" w:rsidP="004650B8">
      <w:pPr>
        <w:spacing w:line="360" w:lineRule="auto"/>
        <w:rPr>
          <w:szCs w:val="40"/>
        </w:rPr>
      </w:pPr>
      <w:r>
        <w:rPr>
          <w:szCs w:val="40"/>
        </w:rPr>
        <w:t>К сожалению, вот в нашем законодательстве, которое мы сейчас готовим и обсуждаем уже неоднократно, у нас выпал раздел о технологиях. Необходимо внести такой раздел об аграрной технологической политике, учитывая вот то, что выступал представитель МГУ, нейтральную деградацию почв. Это мировой тренд, который шире и шире развивать.</w:t>
      </w:r>
    </w:p>
    <w:p w:rsidR="00157BD1" w:rsidRDefault="00157BD1" w:rsidP="004650B8">
      <w:pPr>
        <w:spacing w:line="360" w:lineRule="auto"/>
        <w:rPr>
          <w:szCs w:val="40"/>
        </w:rPr>
      </w:pPr>
      <w:r>
        <w:rPr>
          <w:szCs w:val="40"/>
          <w:u w:val="single"/>
        </w:rPr>
        <w:t>Председательствующий.</w:t>
      </w:r>
      <w:r>
        <w:rPr>
          <w:szCs w:val="40"/>
        </w:rPr>
        <w:t xml:space="preserve"> Спасибо. Правильные предложения.</w:t>
      </w:r>
    </w:p>
    <w:p w:rsidR="00157BD1" w:rsidRDefault="00157BD1" w:rsidP="004650B8">
      <w:pPr>
        <w:spacing w:line="360" w:lineRule="auto"/>
        <w:rPr>
          <w:szCs w:val="40"/>
        </w:rPr>
      </w:pPr>
      <w:r>
        <w:rPr>
          <w:szCs w:val="40"/>
          <w:u w:val="single"/>
        </w:rPr>
        <w:t>Орлова Л.В.</w:t>
      </w:r>
      <w:r>
        <w:rPr>
          <w:szCs w:val="40"/>
        </w:rPr>
        <w:t xml:space="preserve"> Ещё. Нам  обязательно первые меры по аграрной экологической политике</w:t>
      </w:r>
      <w:r w:rsidR="004A2D02">
        <w:rPr>
          <w:szCs w:val="40"/>
        </w:rPr>
        <w:t>,</w:t>
      </w:r>
      <w:r>
        <w:rPr>
          <w:szCs w:val="40"/>
        </w:rPr>
        <w:t xml:space="preserve"> нужно создать школы по обучению обработке средств защиты растений. 80 миллионов гектаров обрабатывается. Мы теряем  (я вот подсчёт взяла очень скромный) до  400 миллиардов рублей в виде урожая и в виде химии, просто неэффективно использованных.</w:t>
      </w:r>
    </w:p>
    <w:p w:rsidR="00157BD1" w:rsidRDefault="00157BD1" w:rsidP="004650B8">
      <w:pPr>
        <w:spacing w:line="360" w:lineRule="auto"/>
        <w:rPr>
          <w:szCs w:val="40"/>
        </w:rPr>
      </w:pPr>
      <w:r>
        <w:rPr>
          <w:szCs w:val="40"/>
          <w:u w:val="single"/>
        </w:rPr>
        <w:t>Председательствующий.</w:t>
      </w:r>
      <w:r>
        <w:rPr>
          <w:szCs w:val="40"/>
        </w:rPr>
        <w:t xml:space="preserve"> Спасибо. </w:t>
      </w:r>
    </w:p>
    <w:p w:rsidR="00157BD1" w:rsidRDefault="00157BD1" w:rsidP="004650B8">
      <w:pPr>
        <w:spacing w:line="360" w:lineRule="auto"/>
        <w:rPr>
          <w:szCs w:val="40"/>
        </w:rPr>
      </w:pPr>
      <w:r>
        <w:rPr>
          <w:szCs w:val="40"/>
        </w:rPr>
        <w:t>Давайте вашу справочку нам обязательно сюда для доработки рекомендаций. Всё, закончили. Пожалуйста.</w:t>
      </w:r>
    </w:p>
    <w:p w:rsidR="00FB5C96" w:rsidRDefault="00FB5C96" w:rsidP="004650B8">
      <w:pPr>
        <w:spacing w:line="360" w:lineRule="auto"/>
        <w:rPr>
          <w:szCs w:val="40"/>
          <w:u w:val="single"/>
        </w:rPr>
      </w:pPr>
    </w:p>
    <w:p w:rsidR="00157BD1" w:rsidRDefault="00FB5C96" w:rsidP="004650B8">
      <w:pPr>
        <w:spacing w:line="360" w:lineRule="auto"/>
        <w:rPr>
          <w:szCs w:val="40"/>
        </w:rPr>
      </w:pPr>
      <w:r>
        <w:rPr>
          <w:szCs w:val="40"/>
          <w:u w:val="single"/>
        </w:rPr>
        <w:t>В</w:t>
      </w:r>
      <w:r w:rsidR="00157BD1">
        <w:rPr>
          <w:szCs w:val="40"/>
          <w:u w:val="single"/>
        </w:rPr>
        <w:t>ожик А.А.</w:t>
      </w:r>
      <w:r w:rsidR="00157BD1">
        <w:rPr>
          <w:szCs w:val="40"/>
        </w:rPr>
        <w:t xml:space="preserve"> Здравствуйте. </w:t>
      </w:r>
      <w:r>
        <w:rPr>
          <w:szCs w:val="40"/>
        </w:rPr>
        <w:t>В</w:t>
      </w:r>
      <w:r w:rsidR="00157BD1">
        <w:rPr>
          <w:szCs w:val="40"/>
        </w:rPr>
        <w:t>ожик Алексей Александрович. Занимаюсь государственным мониторингом экзогенно-геологических процессов.</w:t>
      </w:r>
    </w:p>
    <w:p w:rsidR="00157BD1" w:rsidRDefault="00157BD1" w:rsidP="004650B8">
      <w:pPr>
        <w:spacing w:line="360" w:lineRule="auto"/>
        <w:rPr>
          <w:szCs w:val="40"/>
        </w:rPr>
      </w:pPr>
      <w:r>
        <w:rPr>
          <w:szCs w:val="40"/>
        </w:rPr>
        <w:t xml:space="preserve">Хотел обратить внимание, что экзогенно-геологические процессы, такие, как уже говорили, овражная эрозия, ветровая эрозия, и процессы подтопления, наносят, выводят из оборота большое количество земель сельскохозяйственного назначения. </w:t>
      </w:r>
    </w:p>
    <w:p w:rsidR="00157BD1" w:rsidRDefault="00157BD1" w:rsidP="004650B8">
      <w:pPr>
        <w:spacing w:line="360" w:lineRule="auto"/>
        <w:rPr>
          <w:szCs w:val="40"/>
        </w:rPr>
      </w:pPr>
      <w:r>
        <w:rPr>
          <w:szCs w:val="40"/>
        </w:rPr>
        <w:t>Предложение такое. Это по поводу мониторинга государственного. Наладить межведомственное взаимодействие, в том числе с Минсельхозом, по поводу обмена данными мониторинговыми, осуществляемые ведомствами.</w:t>
      </w:r>
    </w:p>
    <w:p w:rsidR="00157BD1" w:rsidRDefault="00157BD1" w:rsidP="004650B8">
      <w:pPr>
        <w:spacing w:line="360" w:lineRule="auto"/>
        <w:rPr>
          <w:szCs w:val="40"/>
        </w:rPr>
      </w:pPr>
      <w:r>
        <w:rPr>
          <w:szCs w:val="40"/>
        </w:rPr>
        <w:t>И следующий момент, это объекты мониторинга, который ведётся самими землепользователями. Необходимо его усилить. И также меры по инженерной защите, в том числе комплексной: это агромелиорация, это различные дренажные системы, необходимо тоже проводить работу по инженерной защите сельскохозяйственный земель. Спасибо.</w:t>
      </w:r>
    </w:p>
    <w:p w:rsidR="00157BD1" w:rsidRDefault="00157BD1" w:rsidP="004650B8">
      <w:pPr>
        <w:spacing w:line="360" w:lineRule="auto"/>
        <w:rPr>
          <w:szCs w:val="40"/>
        </w:rPr>
      </w:pPr>
      <w:r>
        <w:rPr>
          <w:szCs w:val="40"/>
          <w:u w:val="single"/>
        </w:rPr>
        <w:t>Председательствующий.</w:t>
      </w:r>
      <w:r>
        <w:rPr>
          <w:szCs w:val="40"/>
        </w:rPr>
        <w:t xml:space="preserve"> Спасибо.</w:t>
      </w:r>
    </w:p>
    <w:p w:rsidR="00157BD1" w:rsidRDefault="00157BD1" w:rsidP="004650B8">
      <w:pPr>
        <w:spacing w:line="360" w:lineRule="auto"/>
        <w:rPr>
          <w:szCs w:val="40"/>
        </w:rPr>
      </w:pPr>
      <w:r>
        <w:rPr>
          <w:szCs w:val="40"/>
        </w:rPr>
        <w:t>Конечно, у нас о мониторинге всё в рекомендациях есть, но ваше предложение тоже сформулируйте в письменном виде.</w:t>
      </w:r>
    </w:p>
    <w:p w:rsidR="00157BD1" w:rsidRDefault="00157BD1" w:rsidP="004650B8">
      <w:pPr>
        <w:spacing w:line="360" w:lineRule="auto"/>
        <w:rPr>
          <w:szCs w:val="40"/>
        </w:rPr>
      </w:pPr>
      <w:r>
        <w:rPr>
          <w:szCs w:val="40"/>
        </w:rPr>
        <w:t>Пожалуйста, вы завершающий.</w:t>
      </w:r>
    </w:p>
    <w:p w:rsidR="00FB5C96" w:rsidRDefault="00FB5C96" w:rsidP="004650B8">
      <w:pPr>
        <w:spacing w:line="360" w:lineRule="auto"/>
        <w:rPr>
          <w:szCs w:val="40"/>
          <w:u w:val="single"/>
        </w:rPr>
      </w:pPr>
    </w:p>
    <w:p w:rsidR="00157BD1" w:rsidRDefault="00157BD1" w:rsidP="004650B8">
      <w:pPr>
        <w:spacing w:line="360" w:lineRule="auto"/>
        <w:rPr>
          <w:szCs w:val="40"/>
        </w:rPr>
      </w:pPr>
      <w:r>
        <w:rPr>
          <w:szCs w:val="40"/>
          <w:u w:val="single"/>
        </w:rPr>
        <w:t>Грошев С.И.</w:t>
      </w:r>
      <w:r>
        <w:rPr>
          <w:szCs w:val="40"/>
        </w:rPr>
        <w:t xml:space="preserve"> Грошев Сергей Иванович, Союз ставропольских колхозов. </w:t>
      </w:r>
    </w:p>
    <w:p w:rsidR="00157BD1" w:rsidRDefault="00157BD1" w:rsidP="004650B8">
      <w:pPr>
        <w:spacing w:line="360" w:lineRule="auto"/>
        <w:rPr>
          <w:szCs w:val="40"/>
        </w:rPr>
      </w:pPr>
      <w:r>
        <w:rPr>
          <w:szCs w:val="40"/>
        </w:rPr>
        <w:t>Мои предложения есть в материалах заседания. Одно из ключевых – это создание общественных земельных фондов, чтобы у муниципалитета было право о покупке земельных долей и чтобы процентов 25-50 земли было в муниципальной собственности, и община, сельские жители могли распоряжаться ей сами.</w:t>
      </w:r>
    </w:p>
    <w:p w:rsidR="00157BD1" w:rsidRDefault="00157BD1" w:rsidP="004650B8">
      <w:pPr>
        <w:spacing w:line="360" w:lineRule="auto"/>
        <w:rPr>
          <w:szCs w:val="40"/>
        </w:rPr>
      </w:pPr>
      <w:r>
        <w:rPr>
          <w:szCs w:val="40"/>
        </w:rPr>
        <w:t xml:space="preserve">А второе предложение, Владимир Иванович, обратиться от имени Думы к </w:t>
      </w:r>
      <w:r w:rsidR="00E91CF1">
        <w:rPr>
          <w:szCs w:val="40"/>
        </w:rPr>
        <w:t>П</w:t>
      </w:r>
      <w:r>
        <w:rPr>
          <w:szCs w:val="40"/>
        </w:rPr>
        <w:t xml:space="preserve">резиденту для создания фонда развития </w:t>
      </w:r>
      <w:proofErr w:type="spellStart"/>
      <w:r>
        <w:rPr>
          <w:szCs w:val="40"/>
        </w:rPr>
        <w:t>природоподобных</w:t>
      </w:r>
      <w:proofErr w:type="spellEnd"/>
      <w:r>
        <w:rPr>
          <w:szCs w:val="40"/>
        </w:rPr>
        <w:t xml:space="preserve"> технологий, куда пригласить учёных, представителей </w:t>
      </w:r>
      <w:r w:rsidR="00E91CF1">
        <w:rPr>
          <w:szCs w:val="40"/>
        </w:rPr>
        <w:t xml:space="preserve">Государственной </w:t>
      </w:r>
      <w:r>
        <w:rPr>
          <w:szCs w:val="40"/>
        </w:rPr>
        <w:t>Думы, Минсельхоза, производственников, и сделать нашу слабость нашей силой. У нас куча земли, которая является чисто органической, 60 миллионов гектаров. Мы могли бы заняться органическим производством и потомкам оставить чистую землю и накормить людей нормальной едой. Но нам нужны знания объединённые. Мы на земле не знаем, как этим заниматься и надо создать орган, который бы этим занимался.</w:t>
      </w:r>
    </w:p>
    <w:p w:rsidR="00FB5C96" w:rsidRDefault="00FB5C96" w:rsidP="004650B8">
      <w:pPr>
        <w:spacing w:line="360" w:lineRule="auto"/>
        <w:rPr>
          <w:szCs w:val="40"/>
          <w:u w:val="single"/>
        </w:rPr>
      </w:pPr>
    </w:p>
    <w:p w:rsidR="00157BD1" w:rsidRDefault="00157BD1" w:rsidP="004650B8">
      <w:pPr>
        <w:spacing w:line="360" w:lineRule="auto"/>
        <w:rPr>
          <w:szCs w:val="40"/>
        </w:rPr>
      </w:pPr>
      <w:r>
        <w:rPr>
          <w:szCs w:val="40"/>
          <w:u w:val="single"/>
        </w:rPr>
        <w:t>Председательствующий.</w:t>
      </w:r>
      <w:r>
        <w:rPr>
          <w:szCs w:val="40"/>
        </w:rPr>
        <w:t xml:space="preserve"> Спасибо.  (Аплодисменты.)</w:t>
      </w:r>
    </w:p>
    <w:p w:rsidR="00157BD1" w:rsidRDefault="00157BD1" w:rsidP="004650B8">
      <w:pPr>
        <w:spacing w:line="360" w:lineRule="auto"/>
        <w:rPr>
          <w:szCs w:val="40"/>
        </w:rPr>
      </w:pPr>
      <w:r>
        <w:rPr>
          <w:szCs w:val="40"/>
        </w:rPr>
        <w:t xml:space="preserve">Мы с вами разработали и приняли закон об органическом земледелии. Сейчас идёт подготовка по </w:t>
      </w:r>
      <w:proofErr w:type="spellStart"/>
      <w:r>
        <w:rPr>
          <w:szCs w:val="40"/>
        </w:rPr>
        <w:t>агротехнологиям</w:t>
      </w:r>
      <w:proofErr w:type="spellEnd"/>
      <w:r>
        <w:rPr>
          <w:szCs w:val="40"/>
        </w:rPr>
        <w:t>, чтобы этот закон заработал. Для этого мы дали два года для этой подготовки.</w:t>
      </w:r>
    </w:p>
    <w:p w:rsidR="00157BD1" w:rsidRDefault="00157BD1" w:rsidP="004650B8">
      <w:pPr>
        <w:spacing w:line="360" w:lineRule="auto"/>
        <w:rPr>
          <w:szCs w:val="40"/>
        </w:rPr>
      </w:pPr>
      <w:r>
        <w:rPr>
          <w:szCs w:val="40"/>
        </w:rPr>
        <w:t xml:space="preserve">Мы завершили обсуждение. Светлана Владимировна, </w:t>
      </w:r>
      <w:r w:rsidR="00FB5C96">
        <w:rPr>
          <w:szCs w:val="40"/>
        </w:rPr>
        <w:t xml:space="preserve">у вас </w:t>
      </w:r>
      <w:r>
        <w:rPr>
          <w:szCs w:val="40"/>
        </w:rPr>
        <w:t>есть</w:t>
      </w:r>
      <w:r w:rsidR="00FB5C96">
        <w:rPr>
          <w:szCs w:val="40"/>
        </w:rPr>
        <w:t xml:space="preserve"> вопросы</w:t>
      </w:r>
      <w:r>
        <w:rPr>
          <w:szCs w:val="40"/>
        </w:rPr>
        <w:t>?</w:t>
      </w:r>
    </w:p>
    <w:p w:rsidR="00FB5C96" w:rsidRDefault="00FB5C96" w:rsidP="004650B8">
      <w:pPr>
        <w:spacing w:line="360" w:lineRule="auto"/>
        <w:rPr>
          <w:szCs w:val="40"/>
          <w:u w:val="single"/>
        </w:rPr>
      </w:pPr>
    </w:p>
    <w:p w:rsidR="00157BD1" w:rsidRDefault="00FB5C96" w:rsidP="004650B8">
      <w:pPr>
        <w:spacing w:line="360" w:lineRule="auto"/>
        <w:rPr>
          <w:szCs w:val="40"/>
        </w:rPr>
      </w:pPr>
      <w:r>
        <w:rPr>
          <w:szCs w:val="40"/>
          <w:u w:val="single"/>
        </w:rPr>
        <w:t xml:space="preserve">Ходнева </w:t>
      </w:r>
      <w:r w:rsidR="00157BD1">
        <w:rPr>
          <w:szCs w:val="40"/>
          <w:u w:val="single"/>
        </w:rPr>
        <w:t>С.В.</w:t>
      </w:r>
      <w:r w:rsidR="00157BD1">
        <w:rPr>
          <w:szCs w:val="40"/>
        </w:rPr>
        <w:t xml:space="preserve"> Коллеги, ждала возможность задать вопрос в формате дискуссии. У нас </w:t>
      </w:r>
      <w:proofErr w:type="spellStart"/>
      <w:r w:rsidR="00157BD1">
        <w:rPr>
          <w:szCs w:val="40"/>
        </w:rPr>
        <w:t>Андов</w:t>
      </w:r>
      <w:proofErr w:type="spellEnd"/>
      <w:r w:rsidR="00157BD1">
        <w:rPr>
          <w:szCs w:val="40"/>
        </w:rPr>
        <w:t xml:space="preserve"> Павел Генрихович обозначил такую проблематику норм, да. На мой взгляд, не совсем правильно она была трактована, поэтому понять: либо это запрос со стороны региона на то, чтобы на федеральном уровне ввели ограничение их полномочий, которые сейчас есть по установлению максимально объёма земель, которые могут находиться условно в одних руках. Как сейчас структурирована норма? Да, минимум установлен на федеральном уровне. Это ровно для того, чтобы на местах не было деления земельных участков, вплоть до соток, поэтому минимальный уровень определён, но установление максимально допустимого объёма, которые могут находиться в одних руках, передано на уровень субъекта Российской Федерации. Это, собственно, ваша задача и ваше право определить, в энном субъекте высокая конкуренция по использованию земельных ресурсов, там максимальный объём в одних руках может быть меньше. Где-то конкуренции меньше, поэтому там можно дать в одни руки больше, но только, чтобы земля была использована. </w:t>
      </w:r>
    </w:p>
    <w:p w:rsidR="00157BD1" w:rsidRDefault="00157BD1" w:rsidP="004650B8">
      <w:pPr>
        <w:spacing w:line="360" w:lineRule="auto"/>
        <w:rPr>
          <w:szCs w:val="40"/>
        </w:rPr>
      </w:pPr>
      <w:r>
        <w:rPr>
          <w:szCs w:val="40"/>
        </w:rPr>
        <w:t xml:space="preserve">Вот ваш запрос, он был на установление на федеральном уровне максимального размера? </w:t>
      </w:r>
    </w:p>
    <w:p w:rsidR="00FB5C96" w:rsidRDefault="00FB5C96" w:rsidP="004650B8">
      <w:pPr>
        <w:spacing w:line="360" w:lineRule="auto"/>
        <w:rPr>
          <w:szCs w:val="40"/>
          <w:u w:val="single"/>
        </w:rPr>
      </w:pPr>
    </w:p>
    <w:p w:rsidR="00157BD1" w:rsidRDefault="00157BD1" w:rsidP="004650B8">
      <w:pPr>
        <w:spacing w:line="360" w:lineRule="auto"/>
        <w:rPr>
          <w:szCs w:val="40"/>
        </w:rPr>
      </w:pPr>
      <w:r>
        <w:rPr>
          <w:szCs w:val="40"/>
          <w:u w:val="single"/>
        </w:rPr>
        <w:t>Председательствующий.</w:t>
      </w:r>
      <w:r>
        <w:rPr>
          <w:szCs w:val="40"/>
        </w:rPr>
        <w:t xml:space="preserve"> Хорошо. Давайте, вы тогда подойдёте и мы обсудим ещё.</w:t>
      </w:r>
    </w:p>
    <w:p w:rsidR="0005533A" w:rsidRDefault="004A2D02" w:rsidP="004650B8">
      <w:pPr>
        <w:spacing w:line="360" w:lineRule="auto"/>
        <w:rPr>
          <w:szCs w:val="40"/>
        </w:rPr>
      </w:pPr>
      <w:r>
        <w:rPr>
          <w:szCs w:val="40"/>
        </w:rPr>
        <w:t xml:space="preserve">Уважаемые товарищи, хочу ещё раз всех вас поблагодарить за активное участие и работу, в первую очередь, выступающих. </w:t>
      </w:r>
      <w:r w:rsidR="0005533A">
        <w:rPr>
          <w:szCs w:val="40"/>
        </w:rPr>
        <w:t xml:space="preserve">Поблагодарить тех, кто приехал с самых дальних точек нашей страны, от Коми до Краснодара, от Дальнего Востока до Калининграда. </w:t>
      </w:r>
    </w:p>
    <w:p w:rsidR="0005533A" w:rsidRDefault="0005533A" w:rsidP="004650B8">
      <w:pPr>
        <w:spacing w:line="360" w:lineRule="auto"/>
        <w:rPr>
          <w:szCs w:val="40"/>
        </w:rPr>
      </w:pPr>
      <w:r>
        <w:rPr>
          <w:szCs w:val="40"/>
        </w:rPr>
        <w:t xml:space="preserve">Всем спасибо огромное. Я надеюсь, что мы обозначили те вопросы, которые требуют от всех нас большого напряжения. Хорошо поработаем в этом направлении. Будет у нас государственная программа. И я думаю, что все ваши предложения, о которых вы говорили, и то, что ещё не сказано, то, что необходимо воплощать в конкретные программы, в этом наша задача. Вот рядом с той программой, о которой мы вам доложили, комплексного развития села, рядом с программой развития сельского хозяйства продовольственных рынков, или внутри программы развития сельского хозяйства и продовольственных рынков мы делаем подпрограмму вовлечения в оборот пахотных земель с государственным приоритетом и восстановлением плодородия - это наша общая задача. Будут издержки, но для этого мы с вами есть, чтобы  защитить добросовестного производителя. </w:t>
      </w:r>
    </w:p>
    <w:p w:rsidR="0005533A" w:rsidRDefault="0005533A" w:rsidP="004650B8">
      <w:pPr>
        <w:spacing w:line="360" w:lineRule="auto"/>
        <w:rPr>
          <w:szCs w:val="40"/>
        </w:rPr>
      </w:pPr>
      <w:r>
        <w:rPr>
          <w:szCs w:val="40"/>
        </w:rPr>
        <w:t xml:space="preserve">Я хочу предложить проголосовать за основу предложенной резолюции, которая у вас есть. Кто за то, чтобы за основу принять наши рекомендации сегодняшнего экспертного совета в ранге слушаний, прошу проголосовать. Против? Воздержавшихся не вижу. Принимается единогласно. </w:t>
      </w:r>
    </w:p>
    <w:p w:rsidR="0005533A" w:rsidRDefault="0005533A" w:rsidP="004650B8">
      <w:pPr>
        <w:spacing w:line="360" w:lineRule="auto"/>
        <w:rPr>
          <w:szCs w:val="40"/>
        </w:rPr>
      </w:pPr>
      <w:r>
        <w:rPr>
          <w:szCs w:val="40"/>
        </w:rPr>
        <w:t xml:space="preserve">Комитет рассмотрит на заседании и утвердит эти парламентские слушания, и экспертный совет, и направим их в правительство, президенту, по всей той цепочке, которая связана с регламентом нашего заседания. </w:t>
      </w:r>
    </w:p>
    <w:p w:rsidR="0005533A" w:rsidRPr="008553BC" w:rsidRDefault="0005533A" w:rsidP="004650B8">
      <w:pPr>
        <w:spacing w:line="360" w:lineRule="auto"/>
        <w:rPr>
          <w:szCs w:val="40"/>
        </w:rPr>
      </w:pPr>
      <w:r>
        <w:rPr>
          <w:szCs w:val="40"/>
        </w:rPr>
        <w:t xml:space="preserve">Всем спасибо. Самые добрые вам пожелания. </w:t>
      </w:r>
    </w:p>
    <w:sectPr w:rsidR="0005533A" w:rsidRPr="008553BC" w:rsidSect="003B4334">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1701" w:header="113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047" w:rsidRDefault="00273047">
      <w:r>
        <w:separator/>
      </w:r>
    </w:p>
  </w:endnote>
  <w:endnote w:type="continuationSeparator" w:id="0">
    <w:p w:rsidR="00273047" w:rsidRDefault="0027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343" w:rsidRDefault="00AE434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343" w:rsidRDefault="00AE434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343" w:rsidRDefault="00AE43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047" w:rsidRDefault="00273047">
      <w:r>
        <w:separator/>
      </w:r>
    </w:p>
  </w:footnote>
  <w:footnote w:type="continuationSeparator" w:id="0">
    <w:p w:rsidR="00273047" w:rsidRDefault="00273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343" w:rsidRDefault="00AE4343" w:rsidP="00B1620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32</w:t>
    </w:r>
    <w:r>
      <w:rPr>
        <w:rStyle w:val="a4"/>
      </w:rPr>
      <w:fldChar w:fldCharType="end"/>
    </w:r>
  </w:p>
  <w:p w:rsidR="00AE4343" w:rsidRDefault="00AE434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343" w:rsidRDefault="00AE4343" w:rsidP="00B903BD">
    <w:pPr>
      <w:spacing w:line="240" w:lineRule="auto"/>
      <w:ind w:left="709" w:firstLine="0"/>
      <w:jc w:val="center"/>
      <w:rPr>
        <w:lang w:val="en-US"/>
      </w:rPr>
    </w:pPr>
    <w:r>
      <w:fldChar w:fldCharType="begin"/>
    </w:r>
    <w:r>
      <w:instrText xml:space="preserve"> IF </w:instrText>
    </w:r>
    <w:fldSimple w:instr=" DOCVARIABLE  IsFragment ">
      <w:r>
        <w:instrText>0</w:instrText>
      </w:r>
    </w:fldSimple>
    <w:r>
      <w:rPr>
        <w:lang w:val="en-US"/>
      </w:rPr>
      <w:instrText xml:space="preserve"> = 1 "</w:instrText>
    </w:r>
    <w:r>
      <w:rPr>
        <w:lang w:val="en-US"/>
      </w:rPr>
      <w:fldChar w:fldCharType="begin"/>
    </w:r>
    <w:r>
      <w:rPr>
        <w:lang w:val="en-US"/>
      </w:rPr>
      <w:instrText xml:space="preserve"> PAGE </w:instrText>
    </w:r>
    <w:r>
      <w:rPr>
        <w:lang w:val="en-US"/>
      </w:rPr>
      <w:fldChar w:fldCharType="separate"/>
    </w:r>
    <w:r>
      <w:rPr>
        <w:noProof/>
        <w:lang w:val="en-US"/>
      </w:rPr>
      <w:instrText>1</w:instrText>
    </w:r>
    <w:r>
      <w:rPr>
        <w:lang w:val="en-US"/>
      </w:rPr>
      <w:fldChar w:fldCharType="end"/>
    </w:r>
    <w:r>
      <w:rPr>
        <w:lang w:val="en-US"/>
      </w:rPr>
      <w:instrText xml:space="preserve">" </w:instrText>
    </w:r>
    <w:r>
      <w:fldChar w:fldCharType="end"/>
    </w:r>
    <w:r>
      <w:fldChar w:fldCharType="begin"/>
    </w:r>
    <w:r>
      <w:instrText xml:space="preserve"> IF </w:instrText>
    </w:r>
    <w:fldSimple w:instr=" DOCVARIABLE  IsFragment ">
      <w:r>
        <w:instrText>0</w:instrText>
      </w:r>
    </w:fldSimple>
    <w:r>
      <w:rPr>
        <w:lang w:val="en-US"/>
      </w:rPr>
      <w:instrText xml:space="preserve"> = 0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separate"/>
    </w:r>
    <w:r w:rsidR="009A1D94">
      <w:rPr>
        <w:noProof/>
        <w:lang w:val="en-US"/>
      </w:rPr>
      <w:instrText>2</w:instrText>
    </w:r>
    <w:r>
      <w:rPr>
        <w:lang w:val="en-US"/>
      </w:rPr>
      <w:fldChar w:fldCharType="end"/>
    </w:r>
    <w:r>
      <w:rPr>
        <w:lang w:val="en-US"/>
      </w:rPr>
      <w:instrText xml:space="preserve"> &lt;&gt; 1 "</w:instrText>
    </w:r>
    <w:r>
      <w:rPr>
        <w:lang w:val="en-US"/>
      </w:rPr>
      <w:fldChar w:fldCharType="begin"/>
    </w:r>
    <w:r>
      <w:rPr>
        <w:lang w:val="en-US"/>
      </w:rPr>
      <w:instrText xml:space="preserve"> PAGE </w:instrText>
    </w:r>
    <w:r>
      <w:rPr>
        <w:lang w:val="en-US"/>
      </w:rPr>
      <w:fldChar w:fldCharType="separate"/>
    </w:r>
    <w:r w:rsidR="009A1D94">
      <w:rPr>
        <w:noProof/>
        <w:lang w:val="en-US"/>
      </w:rPr>
      <w:instrText>2</w:instrText>
    </w:r>
    <w:r>
      <w:rPr>
        <w:lang w:val="en-US"/>
      </w:rPr>
      <w:fldChar w:fldCharType="end"/>
    </w:r>
    <w:r>
      <w:rPr>
        <w:lang w:val="en-US"/>
      </w:rPr>
      <w:instrText>"</w:instrText>
    </w:r>
    <w:r w:rsidR="009A1D94">
      <w:rPr>
        <w:lang w:val="en-US"/>
      </w:rPr>
      <w:fldChar w:fldCharType="separate"/>
    </w:r>
    <w:r w:rsidR="009A1D94">
      <w:rPr>
        <w:noProof/>
        <w:lang w:val="en-US"/>
      </w:rPr>
      <w:instrText>2</w:instrText>
    </w:r>
    <w:r>
      <w:rPr>
        <w:lang w:val="en-US"/>
      </w:rPr>
      <w:fldChar w:fldCharType="end"/>
    </w:r>
    <w:r>
      <w:rPr>
        <w:lang w:val="en-US"/>
      </w:rPr>
      <w:instrText xml:space="preserve">" </w:instrText>
    </w:r>
    <w:r w:rsidR="009A1D94">
      <w:fldChar w:fldCharType="separate"/>
    </w:r>
    <w:r w:rsidR="009A1D94">
      <w:rPr>
        <w:noProof/>
        <w:lang w:val="en-US"/>
      </w:rPr>
      <w:t>2</w:t>
    </w:r>
    <w:r>
      <w:fldChar w:fldCharType="end"/>
    </w:r>
  </w:p>
  <w:p w:rsidR="00AE4343" w:rsidRDefault="00AE4343" w:rsidP="00B903BD">
    <w:pPr>
      <w:spacing w:line="240" w:lineRule="auto"/>
      <w:ind w:left="709" w:firstLine="0"/>
      <w:jc w:val="center"/>
      <w:rPr>
        <w:lang w:val="en-US"/>
      </w:rPr>
    </w:pPr>
    <w:r>
      <w:rPr>
        <w:lang w:val="en-US"/>
      </w:rPr>
      <w:fldChar w:fldCharType="begin"/>
    </w:r>
    <w:r>
      <w:rPr>
        <w:lang w:val="en-US"/>
      </w:rPr>
      <w:instrText xml:space="preserve"> IF </w:instrText>
    </w:r>
    <w:r>
      <w:rPr>
        <w:lang w:val="en-US"/>
      </w:rPr>
      <w:fldChar w:fldCharType="begin"/>
    </w:r>
    <w:r>
      <w:rPr>
        <w:lang w:val="en-US"/>
      </w:rPr>
      <w:instrText xml:space="preserve"> DOCVARIABLE  FragmentNumber  \* MERGEFORMAT </w:instrText>
    </w:r>
    <w:r>
      <w:rPr>
        <w:lang w:val="en-US"/>
      </w:rPr>
      <w:fldChar w:fldCharType="separate"/>
    </w:r>
    <w:r>
      <w:rPr>
        <w:b/>
        <w:bCs/>
      </w:rPr>
      <w:instrText>Ошибка! Переменная документа не указана.</w:instrText>
    </w:r>
    <w:r>
      <w:rPr>
        <w:lang w:val="en-US"/>
      </w:rPr>
      <w:fldChar w:fldCharType="end"/>
    </w:r>
    <w:r>
      <w:rPr>
        <w:lang w:val="en-US"/>
      </w:rPr>
      <w:instrText xml:space="preserve"> = 1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end"/>
    </w:r>
    <w:r>
      <w:rPr>
        <w:lang w:val="en-US"/>
      </w:rPr>
      <w:instrText xml:space="preserve"> = 1 "</w:instrText>
    </w:r>
  </w:p>
  <w:p w:rsidR="00AE4343" w:rsidRPr="003B3969" w:rsidRDefault="00AE4343" w:rsidP="00357921">
    <w:pPr>
      <w:spacing w:line="240" w:lineRule="auto"/>
      <w:jc w:val="center"/>
      <w:rPr>
        <w:b/>
        <w:spacing w:val="80"/>
        <w:sz w:val="40"/>
        <w:szCs w:val="40"/>
      </w:rPr>
    </w:pPr>
    <w:r w:rsidRPr="003B3969">
      <w:rPr>
        <w:b/>
        <w:spacing w:val="80"/>
        <w:sz w:val="40"/>
        <w:szCs w:val="40"/>
      </w:rPr>
      <w:instrText>СТЕНОГРАММА</w:instrText>
    </w:r>
  </w:p>
  <w:p w:rsidR="00AE4343" w:rsidRPr="00357921" w:rsidRDefault="00AE4343" w:rsidP="00B903BD">
    <w:pPr>
      <w:spacing w:line="240" w:lineRule="auto"/>
      <w:ind w:left="709" w:firstLine="0"/>
      <w:jc w:val="center"/>
      <w:rPr>
        <w:sz w:val="24"/>
        <w:szCs w:val="24"/>
        <w:lang w:val="en-US"/>
      </w:rPr>
    </w:pPr>
    <w:r w:rsidRPr="00804968">
      <w:rPr>
        <w:b/>
        <w:u w:val="single"/>
        <w:lang w:val="en-US"/>
      </w:rPr>
      <w:instrText>______________________________</w:instrText>
    </w:r>
    <w:r>
      <w:rPr>
        <w:b/>
        <w:u w:val="single"/>
        <w:lang w:val="en-US"/>
      </w:rPr>
      <w:instrText>_______________________________</w:instrText>
    </w:r>
    <w:r>
      <w:rPr>
        <w:lang w:val="en-US"/>
      </w:rPr>
      <w:instrText xml:space="preserve">" "" </w:instrText>
    </w:r>
    <w:r>
      <w:rPr>
        <w:lang w:val="en-US"/>
      </w:rPr>
      <w:fldChar w:fldCharType="end"/>
    </w:r>
    <w:r>
      <w:rPr>
        <w:lang w:val="en-US"/>
      </w:rPr>
      <w:instrText xml:space="preserve"> </w:instrText>
    </w:r>
    <w:r>
      <w:rPr>
        <w:lang w:val="en-U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343" w:rsidRDefault="00AE434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sFragment" w:val="0"/>
    <w:docVar w:name="SecialView" w:val="0"/>
  </w:docVars>
  <w:rsids>
    <w:rsidRoot w:val="00030349"/>
    <w:rsid w:val="00030349"/>
    <w:rsid w:val="00033C5F"/>
    <w:rsid w:val="0005533A"/>
    <w:rsid w:val="00062D35"/>
    <w:rsid w:val="000707FA"/>
    <w:rsid w:val="000756C1"/>
    <w:rsid w:val="000760EB"/>
    <w:rsid w:val="00085155"/>
    <w:rsid w:val="000878AE"/>
    <w:rsid w:val="00096E37"/>
    <w:rsid w:val="000A214E"/>
    <w:rsid w:val="000A2C0A"/>
    <w:rsid w:val="000A76D6"/>
    <w:rsid w:val="000B3BFC"/>
    <w:rsid w:val="000B68AD"/>
    <w:rsid w:val="000C1E2B"/>
    <w:rsid w:val="000C2B94"/>
    <w:rsid w:val="000E6BB2"/>
    <w:rsid w:val="000F6557"/>
    <w:rsid w:val="00104DF5"/>
    <w:rsid w:val="001358CE"/>
    <w:rsid w:val="00142CF3"/>
    <w:rsid w:val="00157BD1"/>
    <w:rsid w:val="00182572"/>
    <w:rsid w:val="001F021C"/>
    <w:rsid w:val="001F4DD1"/>
    <w:rsid w:val="001F57E3"/>
    <w:rsid w:val="002226A5"/>
    <w:rsid w:val="00227D7C"/>
    <w:rsid w:val="00232E8E"/>
    <w:rsid w:val="00244E4A"/>
    <w:rsid w:val="002613C6"/>
    <w:rsid w:val="00273047"/>
    <w:rsid w:val="0028592B"/>
    <w:rsid w:val="00294891"/>
    <w:rsid w:val="002D0D9C"/>
    <w:rsid w:val="002D3C01"/>
    <w:rsid w:val="002E099D"/>
    <w:rsid w:val="002E2601"/>
    <w:rsid w:val="00310B03"/>
    <w:rsid w:val="00311CD1"/>
    <w:rsid w:val="00314FF5"/>
    <w:rsid w:val="0034516C"/>
    <w:rsid w:val="00347B79"/>
    <w:rsid w:val="00356929"/>
    <w:rsid w:val="00357921"/>
    <w:rsid w:val="003636A1"/>
    <w:rsid w:val="0038244E"/>
    <w:rsid w:val="00391B70"/>
    <w:rsid w:val="00394A6E"/>
    <w:rsid w:val="003A6D0B"/>
    <w:rsid w:val="003B4334"/>
    <w:rsid w:val="003B651D"/>
    <w:rsid w:val="003C7E5F"/>
    <w:rsid w:val="003D3CA7"/>
    <w:rsid w:val="003D3D53"/>
    <w:rsid w:val="0041447E"/>
    <w:rsid w:val="00435E05"/>
    <w:rsid w:val="004361D1"/>
    <w:rsid w:val="004379B8"/>
    <w:rsid w:val="0045531A"/>
    <w:rsid w:val="0046032A"/>
    <w:rsid w:val="004650B8"/>
    <w:rsid w:val="004A2D02"/>
    <w:rsid w:val="004A58C5"/>
    <w:rsid w:val="004B2DD5"/>
    <w:rsid w:val="004B642A"/>
    <w:rsid w:val="004B7EE4"/>
    <w:rsid w:val="004D175D"/>
    <w:rsid w:val="00523FCC"/>
    <w:rsid w:val="00542842"/>
    <w:rsid w:val="00566A91"/>
    <w:rsid w:val="005771C2"/>
    <w:rsid w:val="00594469"/>
    <w:rsid w:val="00617D08"/>
    <w:rsid w:val="00620045"/>
    <w:rsid w:val="00627747"/>
    <w:rsid w:val="00651383"/>
    <w:rsid w:val="0065603B"/>
    <w:rsid w:val="00664B7A"/>
    <w:rsid w:val="00693974"/>
    <w:rsid w:val="00696642"/>
    <w:rsid w:val="006A0F1F"/>
    <w:rsid w:val="006B1B05"/>
    <w:rsid w:val="006D2ED7"/>
    <w:rsid w:val="006E6A45"/>
    <w:rsid w:val="006E7BA5"/>
    <w:rsid w:val="00713576"/>
    <w:rsid w:val="00753310"/>
    <w:rsid w:val="00756657"/>
    <w:rsid w:val="00760BA9"/>
    <w:rsid w:val="00781A64"/>
    <w:rsid w:val="007B7882"/>
    <w:rsid w:val="007D1B30"/>
    <w:rsid w:val="007D73D1"/>
    <w:rsid w:val="007F40D9"/>
    <w:rsid w:val="00804968"/>
    <w:rsid w:val="00813951"/>
    <w:rsid w:val="00827CD7"/>
    <w:rsid w:val="008553BC"/>
    <w:rsid w:val="00871281"/>
    <w:rsid w:val="008B6669"/>
    <w:rsid w:val="008D740A"/>
    <w:rsid w:val="008E3BD9"/>
    <w:rsid w:val="008E737A"/>
    <w:rsid w:val="009119AF"/>
    <w:rsid w:val="00917EF0"/>
    <w:rsid w:val="00931433"/>
    <w:rsid w:val="00971FFA"/>
    <w:rsid w:val="00972567"/>
    <w:rsid w:val="00981E9E"/>
    <w:rsid w:val="009842B7"/>
    <w:rsid w:val="00984C64"/>
    <w:rsid w:val="009A1D94"/>
    <w:rsid w:val="009F402D"/>
    <w:rsid w:val="00A001F4"/>
    <w:rsid w:val="00A04E21"/>
    <w:rsid w:val="00A5228E"/>
    <w:rsid w:val="00A86EC4"/>
    <w:rsid w:val="00A9088E"/>
    <w:rsid w:val="00AA45A8"/>
    <w:rsid w:val="00AA6C97"/>
    <w:rsid w:val="00AA7A90"/>
    <w:rsid w:val="00AC3EC7"/>
    <w:rsid w:val="00AE4343"/>
    <w:rsid w:val="00AE5D9E"/>
    <w:rsid w:val="00AF74AF"/>
    <w:rsid w:val="00B16204"/>
    <w:rsid w:val="00B54C15"/>
    <w:rsid w:val="00B5719A"/>
    <w:rsid w:val="00B65910"/>
    <w:rsid w:val="00B903BD"/>
    <w:rsid w:val="00BD0930"/>
    <w:rsid w:val="00BE3A85"/>
    <w:rsid w:val="00C06C46"/>
    <w:rsid w:val="00C25B42"/>
    <w:rsid w:val="00C55E9F"/>
    <w:rsid w:val="00C619C9"/>
    <w:rsid w:val="00C71374"/>
    <w:rsid w:val="00C76C69"/>
    <w:rsid w:val="00C772DF"/>
    <w:rsid w:val="00C8483B"/>
    <w:rsid w:val="00C963C0"/>
    <w:rsid w:val="00CD2D6A"/>
    <w:rsid w:val="00CE1048"/>
    <w:rsid w:val="00CE1DF2"/>
    <w:rsid w:val="00CE32A5"/>
    <w:rsid w:val="00CE6483"/>
    <w:rsid w:val="00CF6217"/>
    <w:rsid w:val="00D11D80"/>
    <w:rsid w:val="00D16C6B"/>
    <w:rsid w:val="00D20808"/>
    <w:rsid w:val="00D23897"/>
    <w:rsid w:val="00D36771"/>
    <w:rsid w:val="00D368B0"/>
    <w:rsid w:val="00D36B83"/>
    <w:rsid w:val="00D50671"/>
    <w:rsid w:val="00D62493"/>
    <w:rsid w:val="00D62F1B"/>
    <w:rsid w:val="00D93648"/>
    <w:rsid w:val="00DA5148"/>
    <w:rsid w:val="00DB2163"/>
    <w:rsid w:val="00DC2147"/>
    <w:rsid w:val="00DF1D63"/>
    <w:rsid w:val="00DF238B"/>
    <w:rsid w:val="00DF3E6B"/>
    <w:rsid w:val="00E02345"/>
    <w:rsid w:val="00E07C7D"/>
    <w:rsid w:val="00E23A26"/>
    <w:rsid w:val="00E36928"/>
    <w:rsid w:val="00E440BD"/>
    <w:rsid w:val="00E50B98"/>
    <w:rsid w:val="00E60DEF"/>
    <w:rsid w:val="00E719C3"/>
    <w:rsid w:val="00E73568"/>
    <w:rsid w:val="00E74CAA"/>
    <w:rsid w:val="00E91CF1"/>
    <w:rsid w:val="00EA53E2"/>
    <w:rsid w:val="00EB0497"/>
    <w:rsid w:val="00EB37A7"/>
    <w:rsid w:val="00EB608D"/>
    <w:rsid w:val="00EB7C9C"/>
    <w:rsid w:val="00EC1A2E"/>
    <w:rsid w:val="00EF2C96"/>
    <w:rsid w:val="00F33F6A"/>
    <w:rsid w:val="00F403D2"/>
    <w:rsid w:val="00F46217"/>
    <w:rsid w:val="00F6428B"/>
    <w:rsid w:val="00F76C9C"/>
    <w:rsid w:val="00FB04DC"/>
    <w:rsid w:val="00FB5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rsid w:val="00D93648"/>
    <w:pPr>
      <w:spacing w:line="240" w:lineRule="auto"/>
    </w:pPr>
    <w:rPr>
      <w:rFonts w:ascii="Tahoma" w:hAnsi="Tahoma" w:cs="Tahoma"/>
      <w:sz w:val="16"/>
      <w:szCs w:val="16"/>
    </w:rPr>
  </w:style>
  <w:style w:type="character" w:customStyle="1" w:styleId="a8">
    <w:name w:val="Текст выноски Знак"/>
    <w:basedOn w:val="a0"/>
    <w:link w:val="a7"/>
    <w:rsid w:val="00D9364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rsid w:val="00D93648"/>
    <w:pPr>
      <w:spacing w:line="240" w:lineRule="auto"/>
    </w:pPr>
    <w:rPr>
      <w:rFonts w:ascii="Tahoma" w:hAnsi="Tahoma" w:cs="Tahoma"/>
      <w:sz w:val="16"/>
      <w:szCs w:val="16"/>
    </w:rPr>
  </w:style>
  <w:style w:type="character" w:customStyle="1" w:styleId="a8">
    <w:name w:val="Текст выноски Знак"/>
    <w:basedOn w:val="a0"/>
    <w:link w:val="a7"/>
    <w:rsid w:val="00D9364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Speech%20Technology%20Center\Nestor\WordTemplates\TRANSCRIBER_TEMPLATE_NONPLENARY.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TRANSCRIBER_TEMPLATE_NONPLENARY</Template>
  <TotalTime>6</TotalTime>
  <Pages>1</Pages>
  <Words>12786</Words>
  <Characters>72883</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stc</Company>
  <LinksUpToDate>false</LinksUpToDate>
  <CharactersWithSpaces>85499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sduser</dc:creator>
  <cp:lastModifiedBy>ФИШЕР Василий Вадимович</cp:lastModifiedBy>
  <cp:revision>6</cp:revision>
  <cp:lastPrinted>1900-12-31T21:00:00Z</cp:lastPrinted>
  <dcterms:created xsi:type="dcterms:W3CDTF">2019-06-20T09:58:00Z</dcterms:created>
  <dcterms:modified xsi:type="dcterms:W3CDTF">2019-06-20T10:58:00Z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omPercentage">
    <vt:i4>100</vt:i4>
  </property>
</Properties>
</file>